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539" w14:textId="77777777" w:rsidR="00CE275C" w:rsidRDefault="00CE275C" w:rsidP="00CE275C">
      <w:pPr>
        <w:spacing w:line="360" w:lineRule="auto"/>
        <w:ind w:left="283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Załącznik Nr 1 do SWZ – Formularz ofertowy – wzór </w:t>
      </w:r>
    </w:p>
    <w:p w14:paraId="30A270C2" w14:textId="77777777" w:rsidR="00CE275C" w:rsidRDefault="00CE275C" w:rsidP="00CE275C">
      <w:pPr>
        <w:spacing w:after="116" w:line="360" w:lineRule="auto"/>
        <w:ind w:right="390"/>
        <w:rPr>
          <w:rFonts w:eastAsia="Arial" w:cs="Arial"/>
          <w:lang w:bidi="pl-PL"/>
        </w:rPr>
      </w:pPr>
    </w:p>
    <w:p w14:paraId="62CC8D07" w14:textId="77777777" w:rsidR="00CE275C" w:rsidRDefault="00CE275C" w:rsidP="00CE275C">
      <w:pPr>
        <w:spacing w:after="116" w:line="360" w:lineRule="auto"/>
        <w:ind w:right="390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Nr postępowania: OZ.2205.2.2026.BPh</w:t>
      </w:r>
    </w:p>
    <w:p w14:paraId="5C4B3B7B" w14:textId="77777777" w:rsidR="00CE275C" w:rsidRDefault="00CE275C" w:rsidP="00CE275C">
      <w:pPr>
        <w:spacing w:after="117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D35B3C7" w14:textId="77777777" w:rsidR="00CE275C" w:rsidRDefault="00CE275C" w:rsidP="00CE275C">
      <w:pPr>
        <w:keepNext/>
        <w:keepLines/>
        <w:spacing w:before="40" w:line="360" w:lineRule="auto"/>
        <w:outlineLvl w:val="2"/>
        <w:rPr>
          <w:rFonts w:eastAsia="DengXian Light" w:cs="Arial"/>
          <w:lang w:bidi="pl-PL"/>
        </w:rPr>
      </w:pPr>
      <w:r>
        <w:rPr>
          <w:rFonts w:eastAsia="DengXian Light" w:cs="Arial"/>
          <w:lang w:bidi="pl-PL"/>
        </w:rPr>
        <w:t>Formularz ofertowy</w:t>
      </w:r>
    </w:p>
    <w:p w14:paraId="203EA7D2" w14:textId="77777777" w:rsidR="00CE275C" w:rsidRDefault="00CE275C" w:rsidP="00CE275C">
      <w:pPr>
        <w:tabs>
          <w:tab w:val="left" w:pos="9781"/>
        </w:tabs>
        <w:spacing w:line="360" w:lineRule="auto"/>
        <w:ind w:right="181"/>
        <w:rPr>
          <w:rFonts w:eastAsia="Arial" w:cs="Arial"/>
          <w:bCs/>
          <w:lang w:eastAsia="en-GB" w:bidi="pl-PL"/>
        </w:rPr>
      </w:pPr>
      <w:r>
        <w:rPr>
          <w:rFonts w:eastAsia="Arial" w:cs="Arial"/>
          <w:lang w:bidi="pl-PL"/>
        </w:rPr>
        <w:t xml:space="preserve">w postępowaniu o udzielenie zamówienia publicznego </w:t>
      </w:r>
      <w:bookmarkStart w:id="0" w:name="_Hlk223356335"/>
      <w:r>
        <w:rPr>
          <w:rFonts w:eastAsia="Arial" w:cs="Arial"/>
          <w:lang w:bidi="pl-PL"/>
        </w:rPr>
        <w:t xml:space="preserve">na zorganizowanie i przeprowadzenie </w:t>
      </w:r>
      <w:r>
        <w:rPr>
          <w:rFonts w:eastAsia="Arial" w:cs="Arial"/>
          <w:bCs/>
          <w:lang w:eastAsia="en-GB" w:bidi="pl-PL"/>
        </w:rPr>
        <w:t>szkolenia „</w:t>
      </w:r>
      <w:r>
        <w:rPr>
          <w:rFonts w:eastAsia="Arial" w:cs="Arial"/>
          <w:lang w:eastAsia="en-GB" w:bidi="pl-PL"/>
        </w:rPr>
        <w:t>Operator suwnicy placowej RTG</w:t>
      </w:r>
      <w:r>
        <w:rPr>
          <w:rFonts w:eastAsia="Arial" w:cs="Arial"/>
          <w:bCs/>
          <w:lang w:eastAsia="en-GB" w:bidi="pl-PL"/>
        </w:rPr>
        <w:t>” dla 10 osób bezrobotnych, zarejestrowanych w Powiatowym Urzędzie Pracy w Gdyni.</w:t>
      </w:r>
    </w:p>
    <w:bookmarkEnd w:id="0"/>
    <w:p w14:paraId="1EB8E48E" w14:textId="77777777" w:rsidR="00CE275C" w:rsidRDefault="00CE275C" w:rsidP="00CE275C">
      <w:pPr>
        <w:tabs>
          <w:tab w:val="left" w:pos="9781"/>
        </w:tabs>
        <w:spacing w:line="360" w:lineRule="auto"/>
        <w:ind w:right="181"/>
        <w:jc w:val="center"/>
        <w:rPr>
          <w:rFonts w:eastAsia="Arial" w:cs="Arial"/>
          <w:lang w:bidi="pl-PL"/>
        </w:rPr>
      </w:pPr>
    </w:p>
    <w:p w14:paraId="3624D714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dotyczące Wykonawcy: </w:t>
      </w:r>
    </w:p>
    <w:tbl>
      <w:tblPr>
        <w:tblStyle w:val="TableGrid"/>
        <w:tblW w:w="9064" w:type="dxa"/>
        <w:tblInd w:w="259" w:type="dxa"/>
        <w:tblCellMar>
          <w:top w:w="13" w:type="dxa"/>
          <w:left w:w="108" w:type="dxa"/>
          <w:right w:w="139" w:type="dxa"/>
        </w:tblCellMar>
        <w:tblLook w:val="04A0" w:firstRow="1" w:lastRow="0" w:firstColumn="1" w:lastColumn="0" w:noHBand="0" w:noVBand="1"/>
        <w:tblDescription w:val="Formularz ofertowy"/>
      </w:tblPr>
      <w:tblGrid>
        <w:gridCol w:w="2492"/>
        <w:gridCol w:w="6572"/>
      </w:tblGrid>
      <w:tr w:rsidR="00CE275C" w14:paraId="71BF4C9B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E5BFCA6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832B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22AA5114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2EACF3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5DF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44D91518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AF5344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email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2A43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4317C46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0B21D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>Adres e-Doręczeń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2DEB" w14:textId="77777777" w:rsidR="00CE275C" w:rsidRDefault="00CE275C">
            <w:pPr>
              <w:spacing w:line="360" w:lineRule="auto"/>
              <w:rPr>
                <w:lang w:bidi="pl-PL"/>
              </w:rPr>
            </w:pPr>
          </w:p>
        </w:tc>
      </w:tr>
      <w:tr w:rsidR="00CE275C" w14:paraId="3377FFAC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9792C1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Numer telefonu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E7EE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621CD26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983E7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REGON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C13A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8363FEE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C8070A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NIP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2FB7A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48DFCAC4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3F4150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Nr rachunku bankowego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683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CBAA1B9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72914D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Osoba wskazana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D177B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5DD986D" w14:textId="77777777">
        <w:trPr>
          <w:trHeight w:val="125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EDB2074" w14:textId="77777777" w:rsidR="00CE275C" w:rsidRDefault="00CE275C">
            <w:pPr>
              <w:spacing w:line="360" w:lineRule="auto"/>
              <w:ind w:left="3" w:right="266"/>
              <w:rPr>
                <w:lang w:bidi="pl-PL"/>
              </w:rPr>
            </w:pPr>
            <w:r>
              <w:rPr>
                <w:lang w:bidi="pl-PL"/>
              </w:rPr>
              <w:t xml:space="preserve">Adres email osoby wskazanej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8F1B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112D681D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dotyczące Wykonawcy w przypadku oferty składanej wspólnie przez Wykonawców: </w:t>
      </w:r>
    </w:p>
    <w:tbl>
      <w:tblPr>
        <w:tblStyle w:val="TableGrid"/>
        <w:tblW w:w="9213" w:type="dxa"/>
        <w:tblInd w:w="259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  <w:tblDescription w:val="Formularz ofertowy - dane dotyczące Wykonawcy w przypadku oferty składanej wspólnie przez Wykonawców"/>
      </w:tblPr>
      <w:tblGrid>
        <w:gridCol w:w="2519"/>
        <w:gridCol w:w="6694"/>
      </w:tblGrid>
      <w:tr w:rsidR="00CE275C" w14:paraId="43DE929D" w14:textId="77777777">
        <w:trPr>
          <w:trHeight w:val="42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5FFE433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22CD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E37E394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AB637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51D9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F3E86A4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1224DE8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>Adres e-Doręczeń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660A" w14:textId="77777777" w:rsidR="00CE275C" w:rsidRDefault="00CE275C">
            <w:pPr>
              <w:spacing w:line="360" w:lineRule="auto"/>
              <w:rPr>
                <w:lang w:bidi="pl-PL"/>
              </w:rPr>
            </w:pPr>
          </w:p>
        </w:tc>
      </w:tr>
      <w:tr w:rsidR="00CE275C" w14:paraId="123F8735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CC028E7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email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1243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4F8F63A" w14:textId="77777777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32C131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lastRenderedPageBreak/>
              <w:t xml:space="preserve">Numer telefonu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A2C7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50FB21B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E0AC1A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REGON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3C81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68DBDBD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630A5E6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NIP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95E9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6B4C610" w14:textId="77777777" w:rsidR="00CE275C" w:rsidRDefault="00CE275C" w:rsidP="00CE275C">
      <w:pPr>
        <w:spacing w:line="360" w:lineRule="auto"/>
        <w:rPr>
          <w:rFonts w:eastAsia="Arial" w:cs="Arial"/>
          <w:lang w:bidi="pl-PL"/>
        </w:rPr>
      </w:pPr>
    </w:p>
    <w:p w14:paraId="101F3BD1" w14:textId="77777777" w:rsidR="00CE275C" w:rsidRDefault="00CE275C" w:rsidP="00CE275C">
      <w:pPr>
        <w:numPr>
          <w:ilvl w:val="0"/>
          <w:numId w:val="6"/>
        </w:numPr>
        <w:spacing w:line="360" w:lineRule="auto"/>
        <w:ind w:left="567" w:hanging="254"/>
        <w:contextualSpacing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Informacje dot. jednostki potwierdzającej nabycie wiedzy i umiejętności lub uzyskania dokumentu potwierdzającego nabycie wiedzy i umiejętności (jeśli dotyczy).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CE275C" w14:paraId="666FCE2F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4678E6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Nazwa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D55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3E0B0ABF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45C5C7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Adres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1EE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6C25BD1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A81F92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Nazwa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A3D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25DC341D" w14:textId="77777777">
        <w:trPr>
          <w:trHeight w:val="12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D33F91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Planowany termin egzaminu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A67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</w:tbl>
    <w:p w14:paraId="0BC7F3D6" w14:textId="77777777" w:rsidR="00CE275C" w:rsidRDefault="00CE275C" w:rsidP="00CE275C">
      <w:pPr>
        <w:spacing w:line="360" w:lineRule="auto"/>
        <w:rPr>
          <w:rFonts w:eastAsia="Arial" w:cs="Arial"/>
          <w:lang w:bidi="pl-PL"/>
        </w:rPr>
      </w:pPr>
    </w:p>
    <w:p w14:paraId="10E20E2B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Wykonawca jest </w:t>
      </w:r>
      <w:r>
        <w:rPr>
          <w:rFonts w:eastAsia="Arial" w:cs="Arial"/>
          <w:i/>
          <w:iCs/>
          <w:lang w:bidi="pl-PL"/>
        </w:rPr>
        <w:t>(powielić w przypadku Wykonawców wspólnie ubiegających się o zamówienie i wskazać dla każdego z tych Wykonawców)</w:t>
      </w:r>
      <w:r>
        <w:rPr>
          <w:rFonts w:eastAsia="Arial" w:cs="Arial"/>
          <w:lang w:bidi="pl-PL"/>
        </w:rPr>
        <w:t xml:space="preserve">: </w:t>
      </w:r>
    </w:p>
    <w:p w14:paraId="4B464EA7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mikroprzedsiębiorstwem </w:t>
      </w:r>
    </w:p>
    <w:p w14:paraId="63443DFF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małym przedsiębiorstwem </w:t>
      </w:r>
    </w:p>
    <w:p w14:paraId="4C0B5DF7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średnim przedsiębiorstwem </w:t>
      </w:r>
    </w:p>
    <w:p w14:paraId="6B20B002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jednoosobową działalnością gospodarczą </w:t>
      </w:r>
    </w:p>
    <w:p w14:paraId="600D306A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osobą fizyczną nieprowadzącą działalności gospodarczej </w:t>
      </w:r>
    </w:p>
    <w:p w14:paraId="75073DBA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inny rodzaj………………………………. </w:t>
      </w:r>
    </w:p>
    <w:p w14:paraId="31D80600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Dane dotyczące Zamawiającego </w:t>
      </w:r>
    </w:p>
    <w:p w14:paraId="476B0A89" w14:textId="77777777" w:rsidR="00CE275C" w:rsidRDefault="00CE275C" w:rsidP="00CE275C">
      <w:pPr>
        <w:spacing w:after="115" w:line="360" w:lineRule="auto"/>
        <w:ind w:left="963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Powiatowy Urząd Pracy w Gdyni, ul. Hugo Kołłątaja 8, 81-332 Gdynia, </w:t>
      </w:r>
    </w:p>
    <w:p w14:paraId="7080101E" w14:textId="77777777" w:rsidR="00CE275C" w:rsidRDefault="00CE275C" w:rsidP="00CE275C">
      <w:pPr>
        <w:spacing w:after="115" w:line="360" w:lineRule="auto"/>
        <w:ind w:left="8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Adres e-Doręczeń:</w:t>
      </w:r>
      <w:r>
        <w:rPr>
          <w:rFonts w:eastAsia="Arial" w:cs="Arial"/>
          <w:b/>
          <w:bCs/>
          <w:lang w:bidi="pl-PL"/>
        </w:rPr>
        <w:t> </w:t>
      </w:r>
      <w:r>
        <w:rPr>
          <w:rFonts w:eastAsia="Arial" w:cs="Arial"/>
          <w:lang w:bidi="pl-PL"/>
        </w:rPr>
        <w:t>AE:PL-26704-41464-HCRAA-29</w:t>
      </w:r>
    </w:p>
    <w:p w14:paraId="7BF753BE" w14:textId="77777777" w:rsidR="00CE275C" w:rsidRDefault="00CE275C" w:rsidP="00CE275C">
      <w:pPr>
        <w:spacing w:after="156" w:line="360" w:lineRule="auto"/>
        <w:ind w:left="28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        W imieniu Wykonawcy: </w:t>
      </w:r>
    </w:p>
    <w:p w14:paraId="5A54A22C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Oferuję wykonanie przedmiotowego zamówienia za cenę łączną w kwocie netto: </w:t>
      </w:r>
    </w:p>
    <w:p w14:paraId="7BDE5F74" w14:textId="77777777" w:rsidR="00CE275C" w:rsidRDefault="00CE275C" w:rsidP="00CE275C">
      <w:pPr>
        <w:spacing w:after="156" w:line="360" w:lineRule="auto"/>
        <w:ind w:left="963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 zł + podatek VAT (zwolniony netto=brutto).</w:t>
      </w:r>
    </w:p>
    <w:p w14:paraId="1D00CD71" w14:textId="77777777" w:rsidR="00CE275C" w:rsidRDefault="00CE275C" w:rsidP="00CE275C">
      <w:pPr>
        <w:numPr>
          <w:ilvl w:val="0"/>
          <w:numId w:val="6"/>
        </w:numPr>
        <w:spacing w:before="240" w:after="27" w:line="360" w:lineRule="auto"/>
        <w:ind w:left="568" w:right="62" w:hanging="284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Oświadczam, </w:t>
      </w:r>
      <w:r>
        <w:rPr>
          <w:rFonts w:eastAsia="Arial" w:cs="Arial"/>
          <w:bCs/>
          <w:lang w:bidi="pl-PL"/>
        </w:rPr>
        <w:t xml:space="preserve">że szkolenie będzie prowadzone przez kadrę dydaktyczną posiadającą doświadczenie polegające na przeprowadzeniu w okresie ostatnich 3 lat przed upływem terminu składania ofert następujących szkoleń obejmujących swoim zakresem przygotowanie uczestników </w:t>
      </w:r>
      <w:r>
        <w:rPr>
          <w:rFonts w:eastAsia="Arial" w:cs="Arial"/>
          <w:lang w:bidi="pl-PL"/>
        </w:rPr>
        <w:t>do nabycia wiedzy teoretycznej oraz praktycznej z zakresu bezpiecznej i poprawnej pracy na suwnicy placowej RTG oraz przygotowanie do egzaminu składanego przed komisją Urzędu Dozoru Technicznego</w:t>
      </w:r>
      <w:r>
        <w:rPr>
          <w:rFonts w:eastAsia="Arial" w:cs="Arial"/>
          <w:bCs/>
          <w:lang w:bidi="pl-PL"/>
        </w:rPr>
        <w:t>:</w:t>
      </w:r>
    </w:p>
    <w:p w14:paraId="42D63BE5" w14:textId="77777777" w:rsidR="00CE275C" w:rsidRDefault="00CE275C" w:rsidP="00CE275C">
      <w:pPr>
        <w:spacing w:after="240" w:line="360" w:lineRule="auto"/>
        <w:ind w:left="567"/>
        <w:rPr>
          <w:rFonts w:cs="Arial"/>
          <w:bCs/>
        </w:rPr>
      </w:pPr>
      <w:r>
        <w:rPr>
          <w:rFonts w:cs="Arial"/>
          <w:bCs/>
        </w:rPr>
        <w:t xml:space="preserve">……………… </w:t>
      </w:r>
      <w:r>
        <w:rPr>
          <w:rFonts w:cs="Arial"/>
          <w:bCs/>
          <w:i/>
          <w:iCs/>
        </w:rPr>
        <w:t>(imię i nazwisko osoby, której dotyczą informacje):</w:t>
      </w:r>
    </w:p>
    <w:tbl>
      <w:tblPr>
        <w:tblW w:w="87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nr. 1 dotycząca dośwadczenia instruktowa"/>
      </w:tblPr>
      <w:tblGrid>
        <w:gridCol w:w="550"/>
        <w:gridCol w:w="3027"/>
        <w:gridCol w:w="2200"/>
        <w:gridCol w:w="2977"/>
      </w:tblGrid>
      <w:tr w:rsidR="00CE275C" w14:paraId="231D7CA5" w14:textId="77777777">
        <w:trPr>
          <w:trHeight w:val="54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C4A3D9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CE85A3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Nazwa i zakres szkolenia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E994D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Wykształcenie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FF8851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Organizator szkolenia i Wykonawca szkolenia</w:t>
            </w:r>
          </w:p>
        </w:tc>
      </w:tr>
      <w:tr w:rsidR="00CE275C" w14:paraId="4ACA2FC4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B0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12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531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25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  <w:tr w:rsidR="00CE275C" w14:paraId="2DC5D9CB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5C1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…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7FE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51C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B3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  <w:tr w:rsidR="00CE275C" w14:paraId="430848F7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CFC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A0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72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70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</w:tbl>
    <w:p w14:paraId="2FE416E1" w14:textId="77777777" w:rsidR="00CE275C" w:rsidRDefault="00CE275C" w:rsidP="00CE275C">
      <w:pPr>
        <w:numPr>
          <w:ilvl w:val="0"/>
          <w:numId w:val="6"/>
        </w:numPr>
        <w:suppressAutoHyphens/>
        <w:spacing w:before="240"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w okresie ostatnich trzech lat przed upływem terminu składania ofert</w:t>
      </w:r>
      <w:r>
        <w:rPr>
          <w:rFonts w:cs="Arial"/>
        </w:rPr>
        <w:t>, a jeśli okres prowadzenia działalności jest krótszy, w tym okresie, Wykonawca przeprowadził</w:t>
      </w:r>
      <w:r>
        <w:rPr>
          <w:rFonts w:cs="Arial"/>
          <w:lang w:bidi="pl-PL"/>
        </w:rPr>
        <w:t xml:space="preserve"> następującą liczbę szkoleń w zakresie zgodnym z SWZ: …….</w:t>
      </w:r>
    </w:p>
    <w:p w14:paraId="5C4E85D6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2" w:hanging="283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szkolenie odbędzie się w (proszę podać dokładny adres):</w:t>
      </w:r>
    </w:p>
    <w:p w14:paraId="4B714340" w14:textId="77777777" w:rsidR="00CE275C" w:rsidRDefault="00CE275C" w:rsidP="00CE275C">
      <w:pPr>
        <w:spacing w:after="27" w:line="360" w:lineRule="auto"/>
        <w:ind w:left="851" w:right="65" w:hanging="284"/>
        <w:rPr>
          <w:rFonts w:cs="Arial"/>
        </w:rPr>
      </w:pPr>
      <w:r>
        <w:rPr>
          <w:rFonts w:cs="Arial"/>
        </w:rPr>
        <w:t xml:space="preserve"> ………………………………………  (Trójmiasto/Rumia/Reda/Wejherowo)</w:t>
      </w:r>
    </w:p>
    <w:p w14:paraId="532DC64A" w14:textId="77777777" w:rsidR="00CE275C" w:rsidRDefault="00CE275C" w:rsidP="00CE275C">
      <w:pPr>
        <w:spacing w:line="360" w:lineRule="auto"/>
        <w:ind w:left="851" w:right="65" w:hanging="284"/>
        <w:rPr>
          <w:rFonts w:cs="Arial"/>
        </w:rPr>
      </w:pPr>
      <w:r>
        <w:rPr>
          <w:rFonts w:cs="Arial"/>
        </w:rPr>
        <w:t>Uwaga!</w:t>
      </w:r>
    </w:p>
    <w:p w14:paraId="1E1CEF22" w14:textId="77777777" w:rsidR="00CE275C" w:rsidRDefault="00CE275C" w:rsidP="00CE275C">
      <w:pPr>
        <w:spacing w:line="360" w:lineRule="auto"/>
        <w:ind w:left="709" w:right="65" w:hanging="425"/>
        <w:rPr>
          <w:rFonts w:cs="Arial"/>
        </w:rPr>
      </w:pPr>
      <w:r>
        <w:rPr>
          <w:rFonts w:cs="Arial"/>
        </w:rPr>
        <w:t>Szkolenie oraz egzamin muszą zostać zrealizowane w systemie stacjonarnym.</w:t>
      </w:r>
    </w:p>
    <w:p w14:paraId="570EB48E" w14:textId="77777777" w:rsidR="00CE275C" w:rsidRDefault="00CE275C" w:rsidP="00CE275C">
      <w:pPr>
        <w:numPr>
          <w:ilvl w:val="0"/>
          <w:numId w:val="6"/>
        </w:numPr>
        <w:spacing w:line="360" w:lineRule="auto"/>
        <w:ind w:left="709" w:hanging="425"/>
        <w:contextualSpacing/>
        <w:rPr>
          <w:rFonts w:cs="Arial"/>
          <w:lang w:bidi="pl-PL"/>
        </w:rPr>
      </w:pPr>
      <w:r>
        <w:rPr>
          <w:rFonts w:cs="Arial"/>
          <w:bCs/>
        </w:rPr>
        <w:lastRenderedPageBreak/>
        <w:t>Oświadczam, że do przeprowadzenia zajęć praktycznych dysponuję co najmniej jedną suwnicą.</w:t>
      </w:r>
    </w:p>
    <w:p w14:paraId="6A31972E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bookmarkStart w:id="1" w:name="_Hlk208390921"/>
      <w:r>
        <w:rPr>
          <w:rFonts w:eastAsia="Arial" w:cs="Arial"/>
          <w:lang w:bidi="pl-PL"/>
        </w:rPr>
        <w:t xml:space="preserve">Oświadczam, że Wykonawca </w:t>
      </w:r>
      <w:bookmarkEnd w:id="1"/>
      <w:r>
        <w:rPr>
          <w:rFonts w:eastAsia="Arial" w:cs="Arial"/>
          <w:lang w:bidi="pl-PL"/>
        </w:rPr>
        <w:t>przeprowadzi / nie przeprowadzi</w:t>
      </w:r>
      <w:r>
        <w:rPr>
          <w:rFonts w:eastAsia="Arial" w:cs="Arial"/>
          <w:vertAlign w:val="superscript"/>
          <w:lang w:bidi="pl-PL"/>
        </w:rPr>
        <w:footnoteReference w:id="1"/>
      </w:r>
      <w:r>
        <w:rPr>
          <w:rFonts w:eastAsia="Arial" w:cs="Arial"/>
          <w:lang w:bidi="pl-PL"/>
        </w:rPr>
        <w:t xml:space="preserve"> analizy skuteczności i efektywności przedmiotowego szkolenia.</w:t>
      </w:r>
    </w:p>
    <w:p w14:paraId="0B81B99F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Wykonawca posiada / nie posiada</w:t>
      </w:r>
      <w:r>
        <w:rPr>
          <w:rFonts w:eastAsia="Arial" w:cs="Arial"/>
          <w:vertAlign w:val="superscript"/>
          <w:lang w:bidi="pl-PL"/>
        </w:rPr>
        <w:t>3</w:t>
      </w:r>
      <w:r>
        <w:rPr>
          <w:rFonts w:eastAsia="Arial" w:cs="Arial"/>
          <w:lang w:bidi="pl-PL"/>
        </w:rPr>
        <w:t xml:space="preserve"> </w:t>
      </w:r>
      <w:r>
        <w:rPr>
          <w:rFonts w:cs="Arial"/>
          <w:lang w:bidi="pl-PL"/>
        </w:rPr>
        <w:t>certyfikat jakości świadczonych usług szkoleniowych.</w:t>
      </w:r>
    </w:p>
    <w:p w14:paraId="0ABAD08C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zapoznałem/</w:t>
      </w:r>
      <w:proofErr w:type="spellStart"/>
      <w:r>
        <w:rPr>
          <w:rFonts w:eastAsia="Arial" w:cs="Arial"/>
          <w:lang w:bidi="pl-PL"/>
        </w:rPr>
        <w:t>am</w:t>
      </w:r>
      <w:proofErr w:type="spellEnd"/>
      <w:r>
        <w:rPr>
          <w:rFonts w:eastAsia="Arial" w:cs="Arial"/>
          <w:lang w:bidi="pl-PL"/>
        </w:rPr>
        <w:t xml:space="preserve"> się z opisem przedmiotu zamówienia, treścią Specyfikacji Warunków Zamówienia, w tym ze wzorem umowy i nie wnoszę zastrzeżeń. </w:t>
      </w:r>
    </w:p>
    <w:p w14:paraId="3BDF3EC9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Wykonawca będzie związany niniejszą ofertą przez okres 30 dni, liczony od terminu otwarcia ofert, zgodnie z SWZ. </w:t>
      </w:r>
    </w:p>
    <w:p w14:paraId="7E787A22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Zamierzam/nie zamierzam</w:t>
      </w:r>
      <w:r>
        <w:rPr>
          <w:rFonts w:eastAsia="Arial" w:cs="Arial"/>
          <w:vertAlign w:val="superscript"/>
          <w:lang w:bidi="pl-PL"/>
        </w:rPr>
        <w:t xml:space="preserve">3 </w:t>
      </w:r>
      <w:r>
        <w:rPr>
          <w:rFonts w:eastAsia="Arial" w:cs="Arial"/>
          <w:lang w:bidi="pl-PL"/>
        </w:rPr>
        <w:t xml:space="preserve">udzielić część zamówienia podwykonawcom. </w:t>
      </w:r>
    </w:p>
    <w:p w14:paraId="6EF277BD" w14:textId="77777777" w:rsidR="00CE275C" w:rsidRDefault="00CE275C" w:rsidP="00CE275C">
      <w:pPr>
        <w:spacing w:after="156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Podwykonawcom zamierzam powierzyć następujące części zamówienia: </w:t>
      </w:r>
    </w:p>
    <w:p w14:paraId="66E88492" w14:textId="77777777" w:rsidR="00CE275C" w:rsidRDefault="00CE275C" w:rsidP="00CE275C">
      <w:pPr>
        <w:spacing w:after="159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 </w:t>
      </w:r>
    </w:p>
    <w:p w14:paraId="0132B913" w14:textId="77777777" w:rsidR="00CE275C" w:rsidRDefault="00CE275C" w:rsidP="00CE275C">
      <w:pPr>
        <w:spacing w:after="156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Wykonawców (jeżeli są znani):  </w:t>
      </w:r>
    </w:p>
    <w:p w14:paraId="11F2ADD3" w14:textId="77777777" w:rsidR="00CE275C" w:rsidRDefault="00CE275C" w:rsidP="00CE275C">
      <w:pPr>
        <w:spacing w:after="143" w:line="360" w:lineRule="auto"/>
        <w:ind w:left="567" w:right="65" w:firstLine="14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 </w:t>
      </w:r>
    </w:p>
    <w:p w14:paraId="260339AB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4C81512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bCs/>
          <w:lang w:eastAsia="en-GB" w:bidi="pl-PL"/>
        </w:rPr>
      </w:pPr>
      <w:r>
        <w:rPr>
          <w:rFonts w:eastAsia="Arial" w:cs="Arial"/>
          <w:lang w:bidi="pl-PL"/>
        </w:rPr>
        <w:t>Szczegółowy wykaz kalkulacji ceny szkolenia pn.:</w:t>
      </w:r>
      <w:r>
        <w:rPr>
          <w:rFonts w:eastAsia="Arial" w:cs="Arial"/>
          <w:bCs/>
          <w:lang w:eastAsia="en-GB" w:bidi="pl-PL"/>
        </w:rPr>
        <w:t xml:space="preserve"> „</w:t>
      </w:r>
      <w:r>
        <w:rPr>
          <w:rFonts w:eastAsia="Arial" w:cs="Arial"/>
          <w:lang w:eastAsia="en-GB" w:bidi="pl-PL"/>
        </w:rPr>
        <w:t>Operator suwnicy placowej RTG</w:t>
      </w:r>
      <w:r>
        <w:rPr>
          <w:rFonts w:eastAsia="Arial" w:cs="Arial"/>
          <w:bCs/>
          <w:lang w:eastAsia="en-GB" w:bidi="pl-PL"/>
        </w:rPr>
        <w:t>” dla 10 osób bezrobotnych, zarejestrowanych w Powiatowym Urzędzie Pracy w Gdyni oraz procesu potwierdzenia nabycia wiedzy i umiejętności i wydania dokumentu potwierdzającego nabycie wiedzy i umiejętności (egzaminu).</w:t>
      </w:r>
    </w:p>
    <w:p w14:paraId="6ADD41B8" w14:textId="77777777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 xml:space="preserve">Liczba uczestników szkolenia: </w:t>
      </w:r>
      <w:r>
        <w:rPr>
          <w:rFonts w:eastAsia="Arial"/>
          <w:b/>
          <w:bCs/>
          <w:lang w:bidi="pl-PL"/>
        </w:rPr>
        <w:t>10</w:t>
      </w:r>
    </w:p>
    <w:p w14:paraId="452F20D6" w14:textId="77777777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>Liczba godzin dydaktycznych szkolenia (uwzględniając godzinę dydaktyczną</w:t>
      </w:r>
    </w:p>
    <w:p w14:paraId="3C0B8849" w14:textId="77777777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>trwającą 45 minut):</w:t>
      </w:r>
      <w:r>
        <w:rPr>
          <w:rFonts w:eastAsia="Arial"/>
          <w:b/>
          <w:bCs/>
          <w:lang w:bidi="pl-PL"/>
        </w:rPr>
        <w:t xml:space="preserve"> 60</w:t>
      </w:r>
    </w:p>
    <w:p w14:paraId="21782A7E" w14:textId="77777777" w:rsidR="00CE275C" w:rsidRDefault="00CE275C" w:rsidP="00CE275C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tbl>
      <w:tblPr>
        <w:tblW w:w="9645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67"/>
        <w:gridCol w:w="6667"/>
        <w:gridCol w:w="1843"/>
      </w:tblGrid>
      <w:tr w:rsidR="00CE275C" w14:paraId="31401A24" w14:textId="77777777">
        <w:trPr>
          <w:trHeight w:val="60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2F2AD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lastRenderedPageBreak/>
              <w:t>Lp.</w:t>
            </w:r>
          </w:p>
        </w:tc>
        <w:tc>
          <w:tcPr>
            <w:tcW w:w="7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249496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Składniki kosztu szkolenia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65321B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Kwota netto</w:t>
            </w:r>
          </w:p>
        </w:tc>
      </w:tr>
      <w:tr w:rsidR="00CE275C" w14:paraId="13A2BDE1" w14:textId="77777777">
        <w:trPr>
          <w:cantSplit/>
          <w:trHeight w:hRule="exact" w:val="63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3792E0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1.</w:t>
            </w: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A4CE8" w14:textId="77777777" w:rsidR="00CE275C" w:rsidRDefault="00CE275C">
            <w:pPr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5163B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72DDE4E0" w14:textId="77777777">
        <w:trPr>
          <w:cantSplit/>
          <w:trHeight w:hRule="exact" w:val="6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B0CDE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9A053" w14:textId="77777777" w:rsidR="00CE275C" w:rsidRDefault="00CE275C">
            <w:pPr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87DC6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5753479B" w14:textId="77777777">
        <w:trPr>
          <w:cantSplit/>
          <w:trHeight w:hRule="exact" w:val="5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25E4F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08DD23" w14:textId="77777777" w:rsidR="00CE275C" w:rsidRDefault="00CE275C">
            <w:pPr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8326C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29701857" w14:textId="77777777">
        <w:trPr>
          <w:cantSplit/>
          <w:trHeight w:hRule="exact" w:val="5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D99B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ED00C" w14:textId="77777777" w:rsidR="00CE275C" w:rsidRDefault="00CE275C">
            <w:pPr>
              <w:suppressAutoHyphens/>
              <w:spacing w:after="27" w:line="360" w:lineRule="auto"/>
              <w:ind w:left="720" w:right="65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033CC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1175D9B2" w14:textId="77777777">
        <w:trPr>
          <w:cantSplit/>
          <w:trHeight w:hRule="exact" w:val="5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28591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ADBD9" w14:textId="77777777" w:rsidR="00CE275C" w:rsidRDefault="00CE275C">
            <w:pPr>
              <w:suppressAutoHyphens/>
              <w:spacing w:after="27" w:line="360" w:lineRule="auto"/>
              <w:ind w:left="720" w:right="65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0FB50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6FC19586" w14:textId="77777777">
        <w:trPr>
          <w:cantSplit/>
          <w:trHeight w:hRule="exact" w:val="5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D4CE4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BAEC0" w14:textId="77777777" w:rsidR="00CE275C" w:rsidRDefault="00CE275C">
            <w:pPr>
              <w:suppressAutoHyphens/>
              <w:spacing w:after="27" w:line="360" w:lineRule="auto"/>
              <w:ind w:left="720" w:right="65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BF98D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7C8AB27F" w14:textId="77777777">
        <w:trPr>
          <w:cantSplit/>
          <w:trHeight w:val="58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226E5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EB0AB7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1a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106DB22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 Łączny koszt szkolenia </w:t>
            </w:r>
            <w:r>
              <w:rPr>
                <w:rFonts w:eastAsia="Arial" w:cs="Arial"/>
                <w:b/>
                <w:bCs/>
                <w:lang w:eastAsia="en-GB" w:bidi="pl-PL"/>
              </w:rPr>
              <w:t>(za 10 osób)</w:t>
            </w:r>
            <w:r>
              <w:rPr>
                <w:rFonts w:eastAsia="Arial" w:cs="Arial"/>
                <w:lang w:eastAsia="en-GB" w:bidi="pl-PL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117A39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4FB211B5" w14:textId="77777777">
        <w:trPr>
          <w:cantSplit/>
          <w:trHeight w:val="5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EB183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1CE6B3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1b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6CB4175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 Koszt szkolenia jednej osoby: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9B1CF0" w14:textId="77777777" w:rsidR="00CE275C" w:rsidRDefault="00CE275C">
            <w:pPr>
              <w:rPr>
                <w:rFonts w:eastAsia="Arial" w:cs="Arial"/>
                <w:lang w:eastAsia="en-GB" w:bidi="pl-PL"/>
              </w:rPr>
            </w:pPr>
          </w:p>
        </w:tc>
      </w:tr>
      <w:tr w:rsidR="00CE275C" w14:paraId="0E2425D1" w14:textId="77777777">
        <w:trPr>
          <w:cantSplit/>
          <w:trHeight w:val="5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E2398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886C11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1c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A686BE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 Koszt osobogodziny szkolenia***: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8BF433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2AEBC0C4" w14:textId="77777777">
        <w:trPr>
          <w:cantSplit/>
          <w:trHeight w:val="107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BCB7BE0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2. </w:t>
            </w:r>
          </w:p>
        </w:tc>
        <w:tc>
          <w:tcPr>
            <w:tcW w:w="907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5BF5A6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Koszt potwierdzenia wiedzy i umiejętności oraz wydania dokumentów potwierdzających nabycie wiedzy i umiejętności (egzaminu) – jeśli dotyczy:</w:t>
            </w:r>
          </w:p>
        </w:tc>
      </w:tr>
      <w:tr w:rsidR="00CE275C" w14:paraId="63531394" w14:textId="77777777">
        <w:trPr>
          <w:cantSplit/>
          <w:trHeight w:val="55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EE26A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50D3BA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koszt egzaminu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74A88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3F129566" w14:textId="77777777">
        <w:trPr>
          <w:cantSplit/>
          <w:trHeight w:val="5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22FC3F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3AA72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2a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B1E9BAD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 xml:space="preserve">Łączny koszt egzaminu </w:t>
            </w:r>
            <w:r>
              <w:rPr>
                <w:rFonts w:eastAsia="Arial" w:cs="Arial"/>
                <w:b/>
                <w:bCs/>
                <w:lang w:eastAsia="en-GB" w:bidi="pl-PL"/>
              </w:rPr>
              <w:t>(za 10 osób)</w:t>
            </w:r>
            <w:r>
              <w:rPr>
                <w:rFonts w:eastAsia="Arial" w:cs="Arial"/>
                <w:lang w:eastAsia="en-GB" w:bidi="pl-PL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470189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1D4163D1" w14:textId="77777777">
        <w:trPr>
          <w:cantSplit/>
          <w:trHeight w:val="5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FA3F79" w14:textId="77777777" w:rsidR="00CE275C" w:rsidRDefault="00CE275C">
            <w:pPr>
              <w:spacing w:line="240" w:lineRule="auto"/>
              <w:rPr>
                <w:rFonts w:eastAsia="Arial" w:cs="Arial"/>
                <w:lang w:eastAsia="en-GB" w:bidi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61EFE2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2b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D3C6C4C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Koszt egzaminu jednej osoby: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13661D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CE275C" w14:paraId="3EB42A59" w14:textId="77777777">
        <w:trPr>
          <w:cantSplit/>
          <w:trHeight w:val="80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09F1760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b/>
                <w:bCs/>
                <w:lang w:eastAsia="en-GB" w:bidi="pl-PL"/>
              </w:rPr>
            </w:pPr>
            <w:r>
              <w:rPr>
                <w:rFonts w:eastAsia="Arial" w:cs="Arial"/>
                <w:b/>
                <w:bCs/>
                <w:lang w:eastAsia="en-GB" w:bidi="pl-PL"/>
              </w:rPr>
              <w:t>3.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09E89" w14:textId="77777777" w:rsidR="00CE275C" w:rsidRDefault="00CE275C">
            <w:pPr>
              <w:suppressAutoHyphens/>
              <w:spacing w:after="27" w:line="360" w:lineRule="auto"/>
              <w:ind w:right="65"/>
              <w:rPr>
                <w:rFonts w:eastAsia="Arial" w:cs="Arial"/>
                <w:b/>
                <w:bCs/>
                <w:lang w:eastAsia="en-GB" w:bidi="pl-PL"/>
              </w:rPr>
            </w:pPr>
            <w:r>
              <w:rPr>
                <w:rFonts w:eastAsia="Arial" w:cs="Arial"/>
                <w:b/>
                <w:bCs/>
                <w:lang w:eastAsia="en-GB" w:bidi="pl-PL"/>
              </w:rPr>
              <w:t>Łączny koszt usługi (1a+2a)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DEAD8A" w14:textId="77777777" w:rsidR="00CE275C" w:rsidRDefault="00CE275C">
            <w:pPr>
              <w:rPr>
                <w:rFonts w:eastAsia="Arial" w:cs="Arial"/>
                <w:b/>
                <w:bCs/>
                <w:lang w:eastAsia="en-GB" w:bidi="pl-PL"/>
              </w:rPr>
            </w:pPr>
          </w:p>
        </w:tc>
      </w:tr>
    </w:tbl>
    <w:p w14:paraId="20C98069" w14:textId="77777777" w:rsidR="00CE275C" w:rsidRDefault="00CE275C" w:rsidP="00CE275C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</w:p>
    <w:p w14:paraId="6D4FFB15" w14:textId="77777777" w:rsidR="00CE275C" w:rsidRDefault="00CE275C" w:rsidP="00CE275C">
      <w:pPr>
        <w:suppressAutoHyphens/>
        <w:spacing w:after="27" w:line="360" w:lineRule="auto"/>
        <w:ind w:right="65"/>
        <w:rPr>
          <w:rFonts w:eastAsia="Arial" w:cs="Arial"/>
          <w:bCs/>
          <w:i/>
          <w:iCs/>
          <w:lang w:eastAsia="en-GB" w:bidi="pl-PL"/>
        </w:rPr>
      </w:pPr>
      <w:r>
        <w:rPr>
          <w:rFonts w:eastAsia="Arial" w:cs="Arial"/>
          <w:bCs/>
          <w:lang w:eastAsia="en-GB" w:bidi="pl-PL"/>
        </w:rPr>
        <w:t xml:space="preserve">*** </w:t>
      </w:r>
      <w:r>
        <w:rPr>
          <w:rFonts w:eastAsia="Arial" w:cs="Arial"/>
          <w:bCs/>
          <w:i/>
          <w:iCs/>
          <w:lang w:eastAsia="en-GB" w:bidi="pl-PL"/>
        </w:rPr>
        <w:t>sposób obliczenia: należy podzielić koszt przypadający na jednego uczestnika szkolenia przez liczbę godzin przypadającą na jednego uczestnika, przy czym koszt osobogodziny szkolenia wyliczony z dokładnością do dwóch miejsc po przecinku po przemnożeniu przez liczbę godzin szkolenia na jednego uczestnika musi odpowiadać kosztowi wykazanemu w punkcie 1a tabeli.</w:t>
      </w:r>
    </w:p>
    <w:p w14:paraId="306044A6" w14:textId="77777777" w:rsidR="00CE275C" w:rsidRDefault="00CE275C" w:rsidP="00CE275C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</w:p>
    <w:p w14:paraId="78365D0F" w14:textId="77777777" w:rsidR="00CE275C" w:rsidRDefault="00CE275C" w:rsidP="00CE275C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  <w:r>
        <w:rPr>
          <w:rFonts w:eastAsia="Arial" w:cs="Arial"/>
          <w:b/>
          <w:bCs/>
          <w:lang w:eastAsia="en-GB" w:bidi="pl-PL"/>
        </w:rPr>
        <w:t xml:space="preserve">Uwaga: </w:t>
      </w:r>
    </w:p>
    <w:p w14:paraId="589CF099" w14:textId="77777777" w:rsidR="00CE275C" w:rsidRDefault="00CE275C" w:rsidP="00CE275C">
      <w:pPr>
        <w:suppressAutoHyphens/>
        <w:spacing w:after="27" w:line="360" w:lineRule="auto"/>
        <w:ind w:left="426" w:right="65" w:hanging="426"/>
        <w:rPr>
          <w:rFonts w:eastAsia="Arial" w:cs="Arial"/>
          <w:b/>
          <w:bCs/>
          <w:lang w:eastAsia="en-GB" w:bidi="pl-PL"/>
        </w:rPr>
      </w:pPr>
      <w:r>
        <w:rPr>
          <w:rFonts w:eastAsia="Arial" w:cs="Arial"/>
          <w:b/>
          <w:bCs/>
          <w:lang w:eastAsia="en-GB" w:bidi="pl-PL"/>
        </w:rPr>
        <w:t>- szczegółowy opis ceny musi być sporządzony dla maksymalnego</w:t>
      </w:r>
    </w:p>
    <w:p w14:paraId="17C70A02" w14:textId="77777777" w:rsidR="00CE275C" w:rsidRDefault="00CE275C" w:rsidP="00CE275C">
      <w:pPr>
        <w:suppressAutoHyphens/>
        <w:spacing w:after="27" w:line="360" w:lineRule="auto"/>
        <w:ind w:left="426" w:right="65" w:hanging="284"/>
        <w:rPr>
          <w:rFonts w:eastAsia="Arial" w:cs="Arial"/>
          <w:b/>
          <w:bCs/>
          <w:lang w:eastAsia="en-GB" w:bidi="pl-PL"/>
        </w:rPr>
      </w:pPr>
      <w:r>
        <w:rPr>
          <w:rFonts w:eastAsia="Arial" w:cs="Arial"/>
          <w:b/>
          <w:bCs/>
          <w:lang w:eastAsia="en-GB" w:bidi="pl-PL"/>
        </w:rPr>
        <w:lastRenderedPageBreak/>
        <w:t>wymiaru przedmiotu zamówienia tj. przeszkolenia 10 osób,</w:t>
      </w:r>
    </w:p>
    <w:p w14:paraId="49D79BD5" w14:textId="77777777" w:rsidR="00CE275C" w:rsidRDefault="00CE275C" w:rsidP="00CE275C">
      <w:pPr>
        <w:suppressAutoHyphens/>
        <w:spacing w:after="27" w:line="360" w:lineRule="auto"/>
        <w:ind w:left="142" w:right="65" w:hanging="142"/>
        <w:rPr>
          <w:rFonts w:eastAsia="Arial" w:cs="Arial"/>
          <w:lang w:bidi="pl-PL"/>
        </w:rPr>
      </w:pPr>
      <w:r>
        <w:rPr>
          <w:rFonts w:eastAsia="Arial" w:cs="Arial"/>
          <w:b/>
          <w:bCs/>
          <w:lang w:eastAsia="en-GB" w:bidi="pl-PL"/>
        </w:rPr>
        <w:t>- w szczegółowy opis ceny nie wlicza się kosztu ubezpieczenia NNW, zakwaterowania i wyżywienia.</w:t>
      </w:r>
      <w:r>
        <w:rPr>
          <w:rFonts w:eastAsia="Arial" w:cs="Arial"/>
          <w:lang w:eastAsia="en-GB" w:bidi="pl-PL"/>
        </w:rPr>
        <w:br/>
      </w:r>
    </w:p>
    <w:p w14:paraId="6F82218D" w14:textId="77777777" w:rsidR="00CE275C" w:rsidRDefault="00CE275C" w:rsidP="00CE275C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p w14:paraId="6E4E22FE" w14:textId="77777777" w:rsidR="00CE275C" w:rsidRDefault="00CE275C" w:rsidP="00CE275C">
      <w:pPr>
        <w:suppressAutoHyphens/>
        <w:spacing w:after="27" w:line="360" w:lineRule="auto"/>
        <w:ind w:left="1134" w:right="65"/>
        <w:rPr>
          <w:rFonts w:eastAsia="Arial" w:cs="Arial"/>
          <w:lang w:bidi="pl-PL"/>
        </w:rPr>
      </w:pPr>
    </w:p>
    <w:p w14:paraId="46A16561" w14:textId="77777777" w:rsidR="00CE275C" w:rsidRDefault="00CE275C" w:rsidP="00CE275C">
      <w:pPr>
        <w:spacing w:line="240" w:lineRule="auto"/>
        <w:rPr>
          <w:rFonts w:ascii="Times New Roman" w:hAnsi="Times New Roman"/>
        </w:rPr>
      </w:pPr>
      <w:r>
        <w:rPr>
          <w:rFonts w:eastAsia="Arial" w:cs="Arial"/>
          <w:lang w:bidi="pl-PL"/>
        </w:rPr>
        <w:t>Data złożenia oferty i podpis</w:t>
      </w:r>
      <w:r>
        <w:rPr>
          <w:rFonts w:cs="Arial"/>
          <w:lang w:bidi="pl-PL"/>
        </w:rPr>
        <w:t xml:space="preserve"> </w:t>
      </w:r>
    </w:p>
    <w:p w14:paraId="1EC55072" w14:textId="5A2A1EFD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12ABF331" w14:textId="77777777" w:rsidR="009B3566" w:rsidRPr="009B3566" w:rsidRDefault="009B3566" w:rsidP="009B3566">
      <w:pPr>
        <w:spacing w:after="177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>Załącznik Nr 2 do SWZ – Oświadczenie Wykonawcy – wzór</w:t>
      </w:r>
    </w:p>
    <w:p w14:paraId="699D671B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</w:p>
    <w:p w14:paraId="56895B83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E888F39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Nr postępowania: OZ.2205.2.2026.BPh</w:t>
      </w:r>
    </w:p>
    <w:p w14:paraId="07EB675C" w14:textId="77777777" w:rsidR="009B3566" w:rsidRPr="009B3566" w:rsidRDefault="009B3566" w:rsidP="009B3566">
      <w:pPr>
        <w:spacing w:line="360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CE8EC64" w14:textId="77777777" w:rsidR="009B3566" w:rsidRPr="009B3566" w:rsidRDefault="009B3566" w:rsidP="009B3566">
      <w:pPr>
        <w:spacing w:line="360" w:lineRule="auto"/>
        <w:ind w:left="284" w:right="389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Oświadczenie Wykonawcy </w:t>
      </w:r>
    </w:p>
    <w:p w14:paraId="3EC1AC78" w14:textId="77777777" w:rsidR="009B3566" w:rsidRPr="009B3566" w:rsidRDefault="009B3566" w:rsidP="009B3566">
      <w:pPr>
        <w:spacing w:line="360" w:lineRule="auto"/>
        <w:ind w:left="284" w:right="398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postępowaniu o udzielenie zamówienia publicznego </w:t>
      </w:r>
    </w:p>
    <w:p w14:paraId="2702400D" w14:textId="77777777" w:rsidR="009B3566" w:rsidRPr="009B3566" w:rsidRDefault="009B3566" w:rsidP="009B3566">
      <w:pPr>
        <w:spacing w:line="360" w:lineRule="auto"/>
        <w:ind w:left="284" w:right="387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na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Pr="009B3566">
        <w:rPr>
          <w:rFonts w:cs="Arial"/>
          <w:bCs/>
        </w:rPr>
        <w:t>Operator suwnicy placowej RTG</w:t>
      </w:r>
      <w:r w:rsidRPr="009B3566">
        <w:rPr>
          <w:rFonts w:eastAsia="Arial" w:cs="Arial"/>
          <w:bCs/>
          <w:lang w:bidi="pl-PL"/>
        </w:rPr>
        <w:t>” dla osób bezrobotnych, zarejestrowanych w Powiatowym Urzędzie Pracy w Gdyni</w:t>
      </w:r>
      <w:r w:rsidRPr="009B3566">
        <w:rPr>
          <w:rFonts w:eastAsia="Arial" w:cs="Arial"/>
          <w:lang w:bidi="pl-PL"/>
        </w:rPr>
        <w:t xml:space="preserve"> </w:t>
      </w:r>
    </w:p>
    <w:p w14:paraId="1C5FFF01" w14:textId="77777777" w:rsidR="009B3566" w:rsidRPr="009B3566" w:rsidRDefault="009B3566" w:rsidP="009B3566">
      <w:pPr>
        <w:spacing w:after="147" w:line="254" w:lineRule="auto"/>
        <w:ind w:left="254"/>
        <w:rPr>
          <w:rFonts w:eastAsia="Arial" w:cs="Arial"/>
          <w:lang w:bidi="pl-PL"/>
        </w:rPr>
      </w:pPr>
    </w:p>
    <w:p w14:paraId="29C67965" w14:textId="77777777" w:rsidR="009B3566" w:rsidRPr="009B3566" w:rsidRDefault="009B3566" w:rsidP="009B3566">
      <w:pPr>
        <w:spacing w:after="147" w:line="254" w:lineRule="auto"/>
        <w:ind w:left="254"/>
        <w:rPr>
          <w:rFonts w:eastAsia="Arial" w:cs="Arial"/>
          <w:lang w:bidi="pl-PL"/>
        </w:rPr>
      </w:pPr>
    </w:p>
    <w:p w14:paraId="3E2BDBBA" w14:textId="77777777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imieniu Wykonawcy*, ………………………………………………………………, </w:t>
      </w:r>
    </w:p>
    <w:p w14:paraId="339945B7" w14:textId="77777777" w:rsidR="009B3566" w:rsidRPr="009B3566" w:rsidRDefault="009B3566" w:rsidP="009B3566">
      <w:pPr>
        <w:spacing w:after="27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oświadczam, że nie podlega on wykluczeniu z przedmiotowego postępowania o udzielenie zamówienia publicznego i spełnia warunki udziału w postępowaniu w zakresie wskazanym przez Zamawiającego w dokumentach postępowania. </w:t>
      </w:r>
    </w:p>
    <w:p w14:paraId="1A143A7A" w14:textId="77777777" w:rsidR="009B3566" w:rsidRPr="009B3566" w:rsidRDefault="009B3566" w:rsidP="009B3566">
      <w:pPr>
        <w:spacing w:after="159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5140841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Data złożenia oświadczenia i podpis </w:t>
      </w:r>
    </w:p>
    <w:p w14:paraId="3C8D665A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179C6224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56DB194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3C4264F1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A2733C9" w14:textId="77777777" w:rsidR="009B3566" w:rsidRPr="009B3566" w:rsidRDefault="009B3566" w:rsidP="009B3566">
      <w:pPr>
        <w:spacing w:after="5" w:line="254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* - w przypadku, gdy oświadczenie dotyczy innego podmiotu należy odpowiednio podać jego dane </w:t>
      </w:r>
      <w:r w:rsidRPr="009B3566">
        <w:rPr>
          <w:rFonts w:cs="Arial"/>
          <w:lang w:bidi="pl-PL"/>
        </w:rPr>
        <w:t xml:space="preserve"> </w:t>
      </w:r>
      <w:r w:rsidRPr="009B3566">
        <w:rPr>
          <w:rFonts w:eastAsia="Arial" w:cs="Arial"/>
          <w:lang w:bidi="pl-PL"/>
        </w:rPr>
        <w:br w:type="page"/>
      </w:r>
    </w:p>
    <w:p w14:paraId="2CFA95BD" w14:textId="77777777" w:rsidR="009B3566" w:rsidRPr="009B3566" w:rsidRDefault="009B3566" w:rsidP="009B3566">
      <w:pPr>
        <w:spacing w:after="23" w:line="386" w:lineRule="auto"/>
        <w:ind w:left="4205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Załącznik nr 2a do SWZ - Oświadczenie wykonawcy o aktualności </w:t>
      </w:r>
    </w:p>
    <w:p w14:paraId="244F46D5" w14:textId="77777777" w:rsidR="009B3566" w:rsidRPr="009B3566" w:rsidRDefault="009B3566" w:rsidP="009B3566">
      <w:pPr>
        <w:spacing w:after="13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05D24AF" w14:textId="77777777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Nr postępowania: OZ.2205.2.2026.BPh</w:t>
      </w:r>
    </w:p>
    <w:p w14:paraId="6055161A" w14:textId="77777777" w:rsidR="009B3566" w:rsidRPr="009B3566" w:rsidRDefault="009B3566" w:rsidP="009B3566">
      <w:pPr>
        <w:spacing w:after="140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3B3DDD0E" w14:textId="77777777" w:rsidR="009B3566" w:rsidRPr="009B3566" w:rsidRDefault="009B3566" w:rsidP="009B3566">
      <w:pPr>
        <w:spacing w:after="155" w:line="360" w:lineRule="auto"/>
        <w:ind w:left="284" w:right="39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Oświadczenie o aktualności informacji zawartych w oświadczeniu, o którym mowa w art. 125 ust. 1 ustawy </w:t>
      </w:r>
      <w:proofErr w:type="spellStart"/>
      <w:r w:rsidRPr="009B3566">
        <w:rPr>
          <w:rFonts w:eastAsia="Arial" w:cs="Arial"/>
          <w:lang w:bidi="pl-PL"/>
        </w:rPr>
        <w:t>Pzp</w:t>
      </w:r>
      <w:proofErr w:type="spellEnd"/>
      <w:r w:rsidRPr="009B3566">
        <w:rPr>
          <w:rFonts w:eastAsia="Arial" w:cs="Arial"/>
          <w:lang w:bidi="pl-PL"/>
        </w:rPr>
        <w:t>, w postępowaniu o udzielenie zamówienia publicznego na zorganizowanie i przeprowadzenie szkolenia „</w:t>
      </w:r>
      <w:r w:rsidRPr="009B3566">
        <w:rPr>
          <w:rFonts w:cs="Arial"/>
          <w:bCs/>
        </w:rPr>
        <w:t>Operator suwnicy placowej RTG</w:t>
      </w:r>
      <w:r w:rsidRPr="009B3566">
        <w:rPr>
          <w:rFonts w:eastAsia="Arial" w:cs="Arial"/>
          <w:lang w:bidi="pl-PL"/>
        </w:rPr>
        <w:t>” dla 10 osób bezrobotnych, zarejestrowanych w Powiatowym Urzędzie Pracy w Gdyni.</w:t>
      </w:r>
    </w:p>
    <w:p w14:paraId="4F56345B" w14:textId="77777777" w:rsidR="009B3566" w:rsidRPr="009B3566" w:rsidRDefault="009B3566" w:rsidP="009B3566">
      <w:pPr>
        <w:spacing w:line="374" w:lineRule="auto"/>
        <w:ind w:left="2512" w:right="2263"/>
        <w:jc w:val="center"/>
        <w:rPr>
          <w:rFonts w:eastAsia="Arial" w:cs="Arial"/>
          <w:lang w:bidi="pl-PL"/>
        </w:rPr>
      </w:pPr>
    </w:p>
    <w:p w14:paraId="392371D5" w14:textId="77777777" w:rsidR="009B3566" w:rsidRPr="009B3566" w:rsidRDefault="009B3566" w:rsidP="009B3566">
      <w:pPr>
        <w:spacing w:after="117" w:line="254" w:lineRule="auto"/>
        <w:ind w:left="255"/>
        <w:jc w:val="center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FD2CC00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imieniu Wykonawcy* oświadczam, że wszystkie informacje zawarte przeze mnie w imieniu Wykonawcy ………………………… w oświadczeniu o spełnianiu warunków udziału w postępowaniu oraz niepodleganiu wykluczeniu z postępowania w zakresie wskazanym przez Zamawiającego są aktualne. </w:t>
      </w:r>
    </w:p>
    <w:p w14:paraId="74E8EABF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</w:p>
    <w:p w14:paraId="26829DEB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Oświadczam, że  wobec Wykonawcy, którego reprezentuję zachodzi/ nie zachodzi** którakolwiek  z okoliczności, o których mowa w art. 7 ust. 1 pkt. 1-3 ustawy o szczególnych rozwiązaniach w zakresie przeciwdziałania wspieraniu agresji na Ukrainę oraz służących ochronie bezpieczeństwa narodowego z dnia 13 kwietnia 2022 r. (Dz. U. z 2025, poz. 514).</w:t>
      </w:r>
    </w:p>
    <w:p w14:paraId="7BF11603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</w:p>
    <w:p w14:paraId="6AE66287" w14:textId="77777777" w:rsidR="009B3566" w:rsidRPr="009B3566" w:rsidRDefault="009B3566" w:rsidP="009B3566">
      <w:pPr>
        <w:spacing w:after="15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235ED58C" w14:textId="77777777" w:rsidR="009B3566" w:rsidRPr="009B3566" w:rsidRDefault="009B3566" w:rsidP="009B3566">
      <w:pPr>
        <w:spacing w:after="117" w:line="254" w:lineRule="auto"/>
        <w:ind w:left="254" w:right="65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Data złożenia oświadczenia i podpis </w:t>
      </w:r>
    </w:p>
    <w:p w14:paraId="0833231F" w14:textId="77777777" w:rsidR="009B3566" w:rsidRPr="009B3566" w:rsidRDefault="009B3566" w:rsidP="009B3566">
      <w:pPr>
        <w:spacing w:after="155" w:line="254" w:lineRule="auto"/>
        <w:rPr>
          <w:rFonts w:eastAsia="Arial" w:cs="Arial"/>
          <w:lang w:bidi="pl-PL"/>
        </w:rPr>
      </w:pPr>
    </w:p>
    <w:p w14:paraId="2CD705C6" w14:textId="77777777" w:rsidR="009B3566" w:rsidRPr="009B3566" w:rsidRDefault="009B3566" w:rsidP="009B3566">
      <w:pPr>
        <w:spacing w:after="196" w:line="360" w:lineRule="auto"/>
        <w:ind w:left="249" w:hanging="10"/>
        <w:rPr>
          <w:rFonts w:eastAsia="Arial" w:cs="Arial"/>
          <w:iCs/>
          <w:sz w:val="22"/>
          <w:szCs w:val="22"/>
          <w:lang w:bidi="pl-PL"/>
        </w:rPr>
      </w:pPr>
      <w:r w:rsidRPr="009B3566">
        <w:rPr>
          <w:rFonts w:eastAsia="Arial" w:cs="Arial"/>
          <w:iCs/>
          <w:sz w:val="22"/>
          <w:szCs w:val="22"/>
          <w:lang w:bidi="pl-PL"/>
        </w:rPr>
        <w:t xml:space="preserve">* - w przypadku, gdy oświadczenie dotyczy innego podmiotu należy odpowiednio podać jego dane </w:t>
      </w:r>
    </w:p>
    <w:p w14:paraId="50054888" w14:textId="77777777" w:rsidR="009B3566" w:rsidRPr="009B3566" w:rsidRDefault="009B3566" w:rsidP="009B3566">
      <w:pPr>
        <w:spacing w:after="196" w:line="254" w:lineRule="auto"/>
        <w:ind w:left="249" w:hanging="10"/>
        <w:rPr>
          <w:rFonts w:eastAsia="Arial" w:cs="Arial"/>
          <w:iCs/>
          <w:sz w:val="22"/>
          <w:szCs w:val="22"/>
          <w:lang w:bidi="pl-PL"/>
        </w:rPr>
      </w:pPr>
      <w:r w:rsidRPr="009B3566">
        <w:rPr>
          <w:rFonts w:eastAsia="Arial" w:cs="Arial"/>
          <w:iCs/>
          <w:sz w:val="22"/>
          <w:szCs w:val="22"/>
          <w:lang w:bidi="pl-PL"/>
        </w:rPr>
        <w:t>** - niepotrzebne skreślić</w:t>
      </w:r>
      <w:r w:rsidRPr="009B3566">
        <w:rPr>
          <w:rFonts w:eastAsia="Arial" w:cs="Arial"/>
          <w:lang w:bidi="pl-PL"/>
        </w:rPr>
        <w:br w:type="page"/>
      </w:r>
    </w:p>
    <w:p w14:paraId="317A98A1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3 do SWZ – Wykaz usług – wzór</w:t>
      </w:r>
    </w:p>
    <w:p w14:paraId="473E1A93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</w:p>
    <w:p w14:paraId="348E5B2F" w14:textId="77777777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Nr postępowania: OZ.2205.2.2026.BPh</w:t>
      </w:r>
    </w:p>
    <w:p w14:paraId="544CF57C" w14:textId="77777777" w:rsidR="00CE275C" w:rsidRDefault="00CE275C" w:rsidP="00CE275C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77286F7" w14:textId="77777777" w:rsidR="00CE275C" w:rsidRDefault="00CE275C" w:rsidP="00CE275C">
      <w:pPr>
        <w:spacing w:line="360" w:lineRule="auto"/>
        <w:ind w:left="284" w:right="39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usług zgodnie z treścią rozdziału VIII ust. 2 pkt 2) lit. a) Specyfikacji Warunków Zamówienia: </w:t>
      </w:r>
    </w:p>
    <w:tbl>
      <w:tblPr>
        <w:tblStyle w:val="TableGrid"/>
        <w:tblW w:w="10234" w:type="dxa"/>
        <w:tblInd w:w="-197" w:type="dxa"/>
        <w:tblCellMar>
          <w:top w:w="13" w:type="dxa"/>
          <w:left w:w="108" w:type="dxa"/>
          <w:right w:w="40" w:type="dxa"/>
        </w:tblCellMar>
        <w:tblLook w:val="04A0" w:firstRow="1" w:lastRow="0" w:firstColumn="1" w:lastColumn="0" w:noHBand="0" w:noVBand="1"/>
        <w:tblDescription w:val="Wykaz usług"/>
      </w:tblPr>
      <w:tblGrid>
        <w:gridCol w:w="565"/>
        <w:gridCol w:w="2155"/>
        <w:gridCol w:w="1867"/>
        <w:gridCol w:w="1559"/>
        <w:gridCol w:w="1843"/>
        <w:gridCol w:w="2245"/>
      </w:tblGrid>
      <w:tr w:rsidR="00CE275C" w14:paraId="08D74BB7" w14:textId="77777777">
        <w:trPr>
          <w:trHeight w:val="78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6FB0814D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Lp. 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15D636D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Nazwa usługi  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6BC418F" w14:textId="77777777" w:rsidR="00CE275C" w:rsidRDefault="00CE275C">
            <w:pPr>
              <w:spacing w:after="117"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Przedmiot usługi, zakres szkolenia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F2BF98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Termin realizacji 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511273C" w14:textId="77777777" w:rsidR="00CE275C" w:rsidRDefault="00CE275C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</w:t>
            </w:r>
          </w:p>
          <w:p w14:paraId="1E1AE531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Zleceniodawcy  </w:t>
            </w:r>
          </w:p>
        </w:tc>
      </w:tr>
      <w:tr w:rsidR="00CE275C" w14:paraId="40B37F6E" w14:textId="77777777">
        <w:trPr>
          <w:trHeight w:val="8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066D3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58119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66AC2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1A63A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rozpoczęcia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E6EBD7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</w:t>
            </w:r>
          </w:p>
          <w:p w14:paraId="59673AF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Zakończenia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F2E63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</w:tr>
      <w:tr w:rsidR="00CE275C" w14:paraId="31031D02" w14:textId="77777777">
        <w:trPr>
          <w:trHeight w:val="128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7547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0839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44DF8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061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5DEB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9CE0E30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2279509E" w14:textId="77777777">
        <w:trPr>
          <w:trHeight w:val="113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C99D6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684DA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37E6E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16A1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F021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F2F5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23166FAD" w14:textId="77777777" w:rsidR="00CE275C" w:rsidRDefault="00CE275C" w:rsidP="00CE275C">
      <w:pPr>
        <w:spacing w:after="27" w:line="360" w:lineRule="auto"/>
        <w:ind w:right="65"/>
        <w:rPr>
          <w:rFonts w:eastAsia="Arial" w:cs="Arial"/>
          <w:lang w:bidi="pl-PL"/>
        </w:rPr>
      </w:pPr>
    </w:p>
    <w:p w14:paraId="2EC7151E" w14:textId="77777777" w:rsidR="00CE275C" w:rsidRDefault="00CE275C" w:rsidP="00CE275C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Do niniejszego wykazu należy dołączyć dokumenty potwierdzające, że wyżej wymienione usługi zostały wykonane lub są wykonywane należycie. </w:t>
      </w:r>
    </w:p>
    <w:p w14:paraId="2681EE80" w14:textId="77777777" w:rsidR="00CE275C" w:rsidRDefault="00CE275C" w:rsidP="00CE275C">
      <w:pPr>
        <w:spacing w:after="151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61A76CBB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F031FAB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cs="Arial"/>
          <w:lang w:bidi="pl-PL"/>
        </w:rPr>
      </w:pPr>
      <w:r>
        <w:rPr>
          <w:rFonts w:eastAsia="Arial" w:cs="Arial"/>
          <w:lang w:bidi="pl-PL"/>
        </w:rPr>
        <w:t>Data złożenia oświadczenia i podpis</w:t>
      </w:r>
    </w:p>
    <w:p w14:paraId="31C19FD1" w14:textId="77777777" w:rsidR="009B3566" w:rsidRPr="009B3566" w:rsidRDefault="009B3566" w:rsidP="009B3566">
      <w:pPr>
        <w:spacing w:line="240" w:lineRule="auto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232015FE" w14:textId="77777777" w:rsidR="00CE275C" w:rsidRDefault="00CE275C" w:rsidP="00CE275C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4 do SWZ – Wykaz osób – wzór</w:t>
      </w:r>
    </w:p>
    <w:p w14:paraId="546472EC" w14:textId="77777777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20F881AD" w14:textId="734C624F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Nr postępowania: OZ.2205.2.2026.BPh</w:t>
      </w:r>
    </w:p>
    <w:p w14:paraId="78939080" w14:textId="77777777" w:rsidR="00CE275C" w:rsidRDefault="00CE275C" w:rsidP="00CE275C">
      <w:pPr>
        <w:spacing w:after="134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501B89B7" w14:textId="77777777" w:rsidR="00CE275C" w:rsidRDefault="00CE275C" w:rsidP="00CE275C">
      <w:pPr>
        <w:spacing w:line="360" w:lineRule="auto"/>
        <w:ind w:left="586" w:right="387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osób, zgodnie z treścią rozdziału VIII ust. 2 pkt 2) lit. b) </w:t>
      </w:r>
    </w:p>
    <w:p w14:paraId="4B7F1E33" w14:textId="77777777" w:rsidR="00CE275C" w:rsidRDefault="00CE275C" w:rsidP="00CE275C">
      <w:pPr>
        <w:spacing w:line="360" w:lineRule="auto"/>
        <w:ind w:left="586" w:right="968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Specyfikacji Warunków Zamówienia:</w:t>
      </w:r>
    </w:p>
    <w:tbl>
      <w:tblPr>
        <w:tblStyle w:val="TableGrid"/>
        <w:tblW w:w="8229" w:type="dxa"/>
        <w:tblInd w:w="416" w:type="dxa"/>
        <w:tblCellMar>
          <w:top w:w="11" w:type="dxa"/>
          <w:left w:w="108" w:type="dxa"/>
          <w:bottom w:w="5" w:type="dxa"/>
          <w:right w:w="98" w:type="dxa"/>
        </w:tblCellMar>
        <w:tblLook w:val="04A0" w:firstRow="1" w:lastRow="0" w:firstColumn="1" w:lastColumn="0" w:noHBand="0" w:noVBand="1"/>
        <w:tblDescription w:val="Wykaz osób"/>
      </w:tblPr>
      <w:tblGrid>
        <w:gridCol w:w="607"/>
        <w:gridCol w:w="1840"/>
        <w:gridCol w:w="638"/>
        <w:gridCol w:w="1826"/>
        <w:gridCol w:w="1309"/>
        <w:gridCol w:w="2009"/>
      </w:tblGrid>
      <w:tr w:rsidR="00CE275C" w14:paraId="05A539B7" w14:textId="77777777">
        <w:trPr>
          <w:cantSplit/>
          <w:trHeight w:val="25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6B679D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L.p.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16E36B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Imię i nazwisko oraz zakres wykonywanych w ramach zamówienia czynności (części zamówienia)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7C35774C" w14:textId="77777777" w:rsidR="00CE275C" w:rsidRDefault="00CE275C">
            <w:pPr>
              <w:spacing w:line="360" w:lineRule="auto"/>
              <w:ind w:left="113" w:right="113"/>
              <w:jc w:val="center"/>
              <w:rPr>
                <w:lang w:bidi="pl-PL"/>
              </w:rPr>
            </w:pPr>
            <w:r>
              <w:rPr>
                <w:lang w:bidi="pl-PL"/>
              </w:rPr>
              <w:t>W</w:t>
            </w:r>
            <w:r>
              <w:t>ykształcenie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A2E8BA2" w14:textId="77777777" w:rsidR="00CE275C" w:rsidRDefault="00CE275C">
            <w:pPr>
              <w:spacing w:after="105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  <w:p w14:paraId="56AF8FF4" w14:textId="77777777" w:rsidR="00CE275C" w:rsidRDefault="00CE275C">
            <w:pPr>
              <w:spacing w:after="2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szkolenia, miejsce, </w:t>
            </w:r>
          </w:p>
          <w:p w14:paraId="2832762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Zleceniodawca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2EABEC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Zakres szkolenia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A6D779" w14:textId="77777777" w:rsidR="00CE275C" w:rsidRDefault="00CE275C">
            <w:pPr>
              <w:spacing w:line="360" w:lineRule="auto"/>
              <w:ind w:right="137"/>
              <w:rPr>
                <w:lang w:bidi="pl-PL"/>
              </w:rPr>
            </w:pPr>
            <w:r>
              <w:rPr>
                <w:lang w:bidi="pl-PL"/>
              </w:rPr>
              <w:t xml:space="preserve">Informacja o podstawie dysponowania osobą </w:t>
            </w:r>
          </w:p>
        </w:tc>
      </w:tr>
      <w:tr w:rsidR="00CE275C" w14:paraId="72218675" w14:textId="77777777">
        <w:trPr>
          <w:trHeight w:val="89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3E597" w14:textId="77777777" w:rsidR="00CE275C" w:rsidRDefault="00CE275C">
            <w:pPr>
              <w:rPr>
                <w:lang w:bidi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BAFF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75F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C596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E81A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00D0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7C70331B" w14:textId="77777777">
        <w:trPr>
          <w:trHeight w:val="82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03570" w14:textId="77777777" w:rsidR="00CE275C" w:rsidRDefault="00CE275C">
            <w:pPr>
              <w:rPr>
                <w:lang w:bidi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EB1C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6D99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6357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E1E99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8C3E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76589DE" w14:textId="77777777" w:rsidR="00CE275C" w:rsidRDefault="00CE275C" w:rsidP="00CE275C">
      <w:pPr>
        <w:spacing w:after="159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0D66FB9E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Data złożenia oświadczenia  </w:t>
      </w:r>
    </w:p>
    <w:p w14:paraId="42CF9A84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i podpis</w:t>
      </w:r>
      <w:r>
        <w:rPr>
          <w:rFonts w:cs="Arial"/>
          <w:lang w:bidi="pl-PL"/>
        </w:rPr>
        <w:t xml:space="preserve"> </w:t>
      </w:r>
    </w:p>
    <w:p w14:paraId="35BCC0F0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25429466" w14:textId="77777777" w:rsidR="009B3566" w:rsidRPr="009B3566" w:rsidRDefault="009B3566" w:rsidP="009B3566">
      <w:pPr>
        <w:spacing w:after="36" w:line="396" w:lineRule="auto"/>
        <w:ind w:left="2752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Załącznik Nr 5 do SWZ – Zobowiązanie podmiotu udostępniającego zasoby – wzór </w:t>
      </w:r>
    </w:p>
    <w:p w14:paraId="0643E566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</w:p>
    <w:p w14:paraId="75C43372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Nr postępowania: OZ.2205.2.2026.BPh</w:t>
      </w:r>
    </w:p>
    <w:p w14:paraId="02F6A1DE" w14:textId="77777777" w:rsidR="009B3566" w:rsidRPr="009B3566" w:rsidRDefault="009B3566" w:rsidP="009B3566">
      <w:pPr>
        <w:spacing w:after="157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4AAC6218" w14:textId="77777777" w:rsidR="009B3566" w:rsidRPr="009B3566" w:rsidRDefault="009B3566" w:rsidP="009B3566">
      <w:pPr>
        <w:spacing w:after="116" w:line="256" w:lineRule="auto"/>
        <w:ind w:left="586" w:right="394" w:hanging="302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Zobowiązanie podmiotu udostępniającego zasoby </w:t>
      </w:r>
    </w:p>
    <w:p w14:paraId="523BFF26" w14:textId="77777777" w:rsidR="009B3566" w:rsidRPr="009B3566" w:rsidRDefault="009B3566" w:rsidP="009B3566">
      <w:pPr>
        <w:spacing w:after="153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2B829C6" w14:textId="77777777" w:rsidR="009B3566" w:rsidRPr="009B3566" w:rsidRDefault="009B3566" w:rsidP="009B3566">
      <w:pPr>
        <w:spacing w:after="27" w:line="367" w:lineRule="auto"/>
        <w:ind w:left="1248" w:right="65" w:hanging="99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dotyczy: postępowania udzielenie zamówienia publicznego prowadzonego w trybie podstawowym na usługę pn.: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Pr="009B3566">
        <w:rPr>
          <w:rFonts w:cs="Arial"/>
          <w:bCs/>
        </w:rPr>
        <w:t>Operator suwnicy placowej RTG</w:t>
      </w:r>
      <w:r w:rsidRPr="009B3566">
        <w:rPr>
          <w:rFonts w:eastAsia="Arial" w:cs="Arial"/>
          <w:bCs/>
          <w:lang w:bidi="pl-PL"/>
        </w:rPr>
        <w:t>” dla osób bezrobotnych, zarejestrowanych w Powiatowym Urzędzie Pracy w Gdyni</w:t>
      </w:r>
      <w:r w:rsidRPr="009B3566">
        <w:rPr>
          <w:rFonts w:eastAsia="Arial" w:cs="Arial"/>
          <w:lang w:bidi="pl-PL"/>
        </w:rPr>
        <w:t xml:space="preserve">”  </w:t>
      </w:r>
    </w:p>
    <w:p w14:paraId="4E276A05" w14:textId="77777777" w:rsidR="009B3566" w:rsidRPr="009B3566" w:rsidRDefault="009B3566" w:rsidP="009B3566">
      <w:pPr>
        <w:spacing w:after="27" w:line="367" w:lineRule="auto"/>
        <w:ind w:left="1248" w:right="65" w:hanging="994"/>
        <w:rPr>
          <w:rFonts w:eastAsia="Arial" w:cs="Arial"/>
          <w:i/>
          <w:lang w:bidi="pl-PL"/>
        </w:rPr>
      </w:pPr>
    </w:p>
    <w:p w14:paraId="591B1A88" w14:textId="77777777" w:rsidR="009B3566" w:rsidRPr="009B3566" w:rsidRDefault="009B3566" w:rsidP="009B3566">
      <w:pPr>
        <w:spacing w:line="367" w:lineRule="auto"/>
        <w:ind w:left="612" w:right="5271" w:hanging="435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Uwaga! </w:t>
      </w:r>
    </w:p>
    <w:p w14:paraId="7FD5AFA4" w14:textId="77777777" w:rsidR="009B3566" w:rsidRPr="009B3566" w:rsidRDefault="009B3566" w:rsidP="009B3566">
      <w:pPr>
        <w:spacing w:after="5" w:line="396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Zamiast niniejszego formularza można przedstawić inne dokumenty, które określają w szczególności: </w:t>
      </w:r>
    </w:p>
    <w:p w14:paraId="43C0176C" w14:textId="77777777" w:rsidR="009B3566" w:rsidRPr="009B3566" w:rsidRDefault="009B3566" w:rsidP="009B3566">
      <w:pPr>
        <w:numPr>
          <w:ilvl w:val="0"/>
          <w:numId w:val="8"/>
        </w:numPr>
        <w:suppressAutoHyphens/>
        <w:spacing w:after="180" w:line="254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zakres dostępnych Wykonawcy zasobów podmiotu udostępniającego zasoby; </w:t>
      </w:r>
    </w:p>
    <w:p w14:paraId="3B4F52FE" w14:textId="77777777" w:rsidR="009B3566" w:rsidRPr="009B3566" w:rsidRDefault="009B3566" w:rsidP="009B3566">
      <w:pPr>
        <w:numPr>
          <w:ilvl w:val="0"/>
          <w:numId w:val="8"/>
        </w:numPr>
        <w:suppressAutoHyphens/>
        <w:spacing w:after="5" w:line="396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sposób i okres udostępnienia Wykonawcy i wykorzystania przez niego zasobów podmiotu udostępniającego te zasoby przy wykonywaniu zamówienia; </w:t>
      </w:r>
    </w:p>
    <w:p w14:paraId="6D2F9C0F" w14:textId="77777777" w:rsidR="009B3566" w:rsidRPr="009B3566" w:rsidRDefault="009B3566" w:rsidP="009B3566">
      <w:pPr>
        <w:numPr>
          <w:ilvl w:val="0"/>
          <w:numId w:val="8"/>
        </w:numPr>
        <w:suppressAutoHyphens/>
        <w:spacing w:after="5" w:line="396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5682D7B8" w14:textId="77777777" w:rsidR="009B3566" w:rsidRPr="009B3566" w:rsidRDefault="009B3566" w:rsidP="009B3566">
      <w:pPr>
        <w:spacing w:after="15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 </w:t>
      </w:r>
    </w:p>
    <w:p w14:paraId="749A99D0" w14:textId="77777777" w:rsidR="009B3566" w:rsidRPr="009B3566" w:rsidRDefault="009B3566" w:rsidP="009B3566">
      <w:pPr>
        <w:spacing w:after="159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Ja ………………………  </w:t>
      </w:r>
    </w:p>
    <w:p w14:paraId="6A0BB6F2" w14:textId="77777777" w:rsidR="009B3566" w:rsidRPr="009B3566" w:rsidRDefault="009B3566" w:rsidP="009B3566">
      <w:pPr>
        <w:spacing w:after="5" w:line="396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(Imię i nazwisko osoby upoważnionej do reprezentowania podmiotu, stanowisko – właściciel, prezes zarządu, członek zarządu, prokurent, upełnomocniony reprezentant itp.) </w:t>
      </w:r>
      <w:r w:rsidRPr="009B3566">
        <w:rPr>
          <w:rFonts w:eastAsia="Arial" w:cs="Arial"/>
          <w:lang w:bidi="pl-PL"/>
        </w:rPr>
        <w:t xml:space="preserve">działając w imieniu i na rzecz: </w:t>
      </w:r>
    </w:p>
    <w:p w14:paraId="5E7661D1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………………………………………………………………………………………………………… </w:t>
      </w:r>
    </w:p>
    <w:p w14:paraId="7E936B16" w14:textId="77777777" w:rsidR="009B3566" w:rsidRPr="009B3566" w:rsidRDefault="009B3566" w:rsidP="009B3566">
      <w:pPr>
        <w:spacing w:after="27" w:line="367" w:lineRule="auto"/>
        <w:ind w:left="254" w:right="3547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(nazwa podmiotu) </w:t>
      </w:r>
      <w:r w:rsidRPr="009B3566">
        <w:rPr>
          <w:rFonts w:eastAsia="Arial" w:cs="Arial"/>
          <w:lang w:bidi="pl-PL"/>
        </w:rPr>
        <w:t xml:space="preserve">zobowiązuję się do oddania niżej wymienionych zasobów: </w:t>
      </w:r>
    </w:p>
    <w:p w14:paraId="788014DD" w14:textId="77777777" w:rsidR="009B3566" w:rsidRPr="009B3566" w:rsidRDefault="009B3566" w:rsidP="009B3566">
      <w:pPr>
        <w:spacing w:after="15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………………………………………………………………………………………………………… </w:t>
      </w:r>
    </w:p>
    <w:p w14:paraId="64AD5573" w14:textId="77777777" w:rsidR="009B3566" w:rsidRPr="009B3566" w:rsidRDefault="009B3566" w:rsidP="009B3566">
      <w:pPr>
        <w:spacing w:after="5" w:line="396" w:lineRule="auto"/>
        <w:ind w:left="249" w:right="4128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(wskazać, jakich zasobów dotyczy zobowiązanie) </w:t>
      </w:r>
      <w:r w:rsidRPr="009B3566">
        <w:rPr>
          <w:rFonts w:eastAsia="Arial" w:cs="Arial"/>
          <w:lang w:bidi="pl-PL"/>
        </w:rPr>
        <w:t xml:space="preserve">do dyspozycji Wykonawcy: </w:t>
      </w:r>
    </w:p>
    <w:p w14:paraId="68B3FDA8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………………………………………………………………………………………………… </w:t>
      </w:r>
    </w:p>
    <w:p w14:paraId="5C1710EA" w14:textId="77777777" w:rsidR="009B3566" w:rsidRPr="009B3566" w:rsidRDefault="009B3566" w:rsidP="009B3566">
      <w:pPr>
        <w:spacing w:after="5" w:line="254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(dane Wykonawcy) </w:t>
      </w:r>
    </w:p>
    <w:p w14:paraId="7BF0B6A6" w14:textId="77777777" w:rsidR="009B3566" w:rsidRPr="009B3566" w:rsidRDefault="009B3566" w:rsidP="009B3566">
      <w:pPr>
        <w:spacing w:after="27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trakcie wykonywania zamówienia publicznego pn.: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Pr="009B3566">
        <w:rPr>
          <w:rFonts w:cs="Arial"/>
          <w:bCs/>
        </w:rPr>
        <w:t>Operator suwnicy placowej RTG</w:t>
      </w:r>
      <w:r w:rsidRPr="009B3566">
        <w:rPr>
          <w:rFonts w:eastAsia="Arial" w:cs="Arial"/>
          <w:bCs/>
          <w:lang w:bidi="pl-PL"/>
        </w:rPr>
        <w:t>” dla 10 osób bezrobotnych, zarejestrowanych w Powiatowym Urzędzie Pracy w Gdyni</w:t>
      </w:r>
      <w:r w:rsidRPr="009B3566">
        <w:rPr>
          <w:rFonts w:eastAsia="Arial" w:cs="Arial"/>
          <w:lang w:bidi="pl-PL"/>
        </w:rPr>
        <w:t>.</w:t>
      </w:r>
    </w:p>
    <w:p w14:paraId="5C9BEFBF" w14:textId="77777777" w:rsidR="009B3566" w:rsidRPr="009B3566" w:rsidRDefault="009B3566" w:rsidP="009B3566">
      <w:pPr>
        <w:spacing w:after="158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5494C86" w14:textId="77777777" w:rsidR="009B3566" w:rsidRPr="009B3566" w:rsidRDefault="009B3566" w:rsidP="009B3566">
      <w:pPr>
        <w:spacing w:after="155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Oświadczam, iż:  </w:t>
      </w:r>
    </w:p>
    <w:p w14:paraId="48099E3A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117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Udostępniam Wykonawcy ww. zasoby, w następującym zakresie: </w:t>
      </w:r>
    </w:p>
    <w:p w14:paraId="3407DFFA" w14:textId="77777777" w:rsidR="009B3566" w:rsidRPr="009B3566" w:rsidRDefault="009B3566" w:rsidP="009B3566">
      <w:pPr>
        <w:spacing w:after="158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…………………………………………………………………………………………………… </w:t>
      </w:r>
    </w:p>
    <w:p w14:paraId="2D28498C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27" w:line="367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Sposób wykorzystania udostępnionych przeze mnie zasobów, przez Wykonawcę, przy wykonywaniu zamówienia publicznego będzie następujący: </w:t>
      </w:r>
    </w:p>
    <w:p w14:paraId="7D9A3D86" w14:textId="77777777" w:rsidR="009B3566" w:rsidRPr="009B3566" w:rsidRDefault="009B3566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……………………………………………………………………………………………………</w:t>
      </w:r>
    </w:p>
    <w:p w14:paraId="21372A54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117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Zakres mojego udziału przy wykonywaniu zamówienia publicznego będzie następujący: </w:t>
      </w:r>
    </w:p>
    <w:p w14:paraId="5C5F9AAD" w14:textId="77777777" w:rsidR="009B3566" w:rsidRPr="009B3566" w:rsidRDefault="009B3566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……………………………………………………………………………………………………</w:t>
      </w:r>
    </w:p>
    <w:p w14:paraId="5ABDC799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115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Okres mojego udziału przy wykonywaniu zamówienia publicznego będzie następujący: </w:t>
      </w:r>
    </w:p>
    <w:p w14:paraId="3D9F0FE0" w14:textId="77777777" w:rsidR="009B3566" w:rsidRPr="009B3566" w:rsidRDefault="009B3566" w:rsidP="009B3566">
      <w:pPr>
        <w:spacing w:after="159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1A30CF4E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D8DAF63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1F8E50D1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38AE0F8B" w14:textId="56B2B52B" w:rsidR="009B3566" w:rsidRPr="009B3566" w:rsidRDefault="009B3566" w:rsidP="000A2FA7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Data złożenia oświadczenia i podpis</w:t>
      </w:r>
      <w:r w:rsidRPr="009B3566">
        <w:rPr>
          <w:rFonts w:cs="Arial"/>
          <w:lang w:bidi="pl-PL"/>
        </w:rPr>
        <w:t xml:space="preserve"> </w:t>
      </w:r>
    </w:p>
    <w:p w14:paraId="250B8D16" w14:textId="77777777" w:rsidR="000A2FA7" w:rsidRDefault="000A2FA7" w:rsidP="000A2FA7">
      <w:pPr>
        <w:spacing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6 do SWZ – Oświadczenie Wykonawców wspólnie ubiegających się o udzielenie zamówienia – wzór </w:t>
      </w:r>
    </w:p>
    <w:p w14:paraId="47305098" w14:textId="77777777" w:rsidR="000A2FA7" w:rsidRDefault="000A2FA7" w:rsidP="000A2FA7">
      <w:pPr>
        <w:spacing w:after="136"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390BBA0" w14:textId="77777777" w:rsidR="000A2FA7" w:rsidRDefault="000A2FA7" w:rsidP="000A2FA7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Nr postępowania: OZ.2205.2.2026.BPh</w:t>
      </w:r>
    </w:p>
    <w:p w14:paraId="027AABE4" w14:textId="77777777" w:rsidR="000A2FA7" w:rsidRDefault="000A2FA7" w:rsidP="000A2FA7">
      <w:pPr>
        <w:spacing w:after="159" w:line="360" w:lineRule="auto"/>
        <w:ind w:left="255"/>
        <w:jc w:val="center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3720F73C" w14:textId="77777777" w:rsidR="000A2FA7" w:rsidRDefault="000A2FA7" w:rsidP="000A2FA7">
      <w:pPr>
        <w:spacing w:line="360" w:lineRule="auto"/>
        <w:ind w:left="709" w:right="-2" w:hanging="43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Oświadczenie Wykonawców wspólnie ubiegających się o zamówienie </w:t>
      </w:r>
    </w:p>
    <w:p w14:paraId="06B9957D" w14:textId="77777777" w:rsidR="000A2FA7" w:rsidRDefault="000A2FA7" w:rsidP="000A2FA7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18A89AFA" w14:textId="77777777" w:rsidR="000A2FA7" w:rsidRDefault="000A2FA7" w:rsidP="000A2FA7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imieniu Wykonawców wspólnie ubiegających się o zamówienie oświadczamy, że zachodzi wobec nas przesłanka wskazana w art. 117 ust. 2 lub ust. 3 ustawy </w:t>
      </w:r>
      <w:proofErr w:type="spellStart"/>
      <w:r>
        <w:rPr>
          <w:rFonts w:eastAsia="Arial" w:cs="Arial"/>
          <w:lang w:bidi="pl-PL"/>
        </w:rPr>
        <w:t>Pzp</w:t>
      </w:r>
      <w:proofErr w:type="spellEnd"/>
      <w:r>
        <w:rPr>
          <w:rFonts w:eastAsia="Arial" w:cs="Arial"/>
          <w:lang w:bidi="pl-PL"/>
        </w:rPr>
        <w:t xml:space="preserve">, tj. warunek dotyczący uprawnień do prowadzenia określonej działalności gospodarczej lub zawodowej spełnia jeden z wykonawców wspólnie ubiegających się o udzielenie zamówienia lub w odniesieniu do warunków dotyczących wykształcenia, kwalifikacji zawodowych lub doświadczenia jako wykonawcy wspólnie ubiegający się o udzielenie zamówienia polegamy na zdolnościach innych wykonawców. </w:t>
      </w:r>
    </w:p>
    <w:p w14:paraId="174E3600" w14:textId="77777777" w:rsidR="000A2FA7" w:rsidRDefault="000A2FA7" w:rsidP="000A2FA7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E7A54ED" w14:textId="77777777" w:rsidR="000A2FA7" w:rsidRDefault="000A2FA7" w:rsidP="000A2FA7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związku z powyższym, będziemy realizować poszczególne elementy zamówienia jak poniżej: </w:t>
      </w:r>
    </w:p>
    <w:tbl>
      <w:tblPr>
        <w:tblStyle w:val="TableGrid"/>
        <w:tblW w:w="9064" w:type="dxa"/>
        <w:tblInd w:w="259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  <w:tblDescription w:val="Oświadczenie Wykonawców wspólnie ubiegających się o zamówienie. Dane oraz elementy zamówienia&#10;"/>
      </w:tblPr>
      <w:tblGrid>
        <w:gridCol w:w="4532"/>
        <w:gridCol w:w="4532"/>
      </w:tblGrid>
      <w:tr w:rsidR="000A2FA7" w14:paraId="561F9C46" w14:textId="77777777">
        <w:trPr>
          <w:trHeight w:val="127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18C10C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Wykonawcy ubiegającego się wspólnie o udzielenie zamówienia </w:t>
            </w:r>
          </w:p>
          <w:p w14:paraId="1EB29EA3" w14:textId="77777777" w:rsidR="000A2FA7" w:rsidRDefault="000A2FA7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(nazwa, adres)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7C8C4F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Elementy zamówienia, które będą realizowane przez tego Wykonawcę </w:t>
            </w:r>
          </w:p>
        </w:tc>
      </w:tr>
      <w:tr w:rsidR="000A2FA7" w14:paraId="2CEE94E1" w14:textId="77777777">
        <w:trPr>
          <w:trHeight w:val="425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B00A6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A444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0A2FA7" w14:paraId="29CF8229" w14:textId="77777777">
        <w:trPr>
          <w:trHeight w:val="42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23CDA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54B1E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18C12495" w14:textId="77777777" w:rsidR="000A2FA7" w:rsidRDefault="000A2FA7" w:rsidP="000A2FA7">
      <w:pPr>
        <w:spacing w:after="136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4A518C2" w14:textId="77777777" w:rsidR="000A2FA7" w:rsidRDefault="000A2FA7" w:rsidP="000A2FA7">
      <w:pPr>
        <w:spacing w:after="136" w:line="360" w:lineRule="auto"/>
        <w:ind w:left="254"/>
        <w:rPr>
          <w:rFonts w:eastAsia="Arial" w:cs="Arial"/>
          <w:lang w:bidi="pl-PL"/>
        </w:rPr>
      </w:pPr>
    </w:p>
    <w:p w14:paraId="0CB39FE6" w14:textId="77777777" w:rsidR="000A2FA7" w:rsidRDefault="000A2FA7" w:rsidP="000A2FA7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złożenia oświadczenia i podpis(y)</w:t>
      </w:r>
      <w:r>
        <w:rPr>
          <w:rFonts w:cs="Arial"/>
          <w:lang w:bidi="pl-PL"/>
        </w:rPr>
        <w:t xml:space="preserve"> </w:t>
      </w:r>
    </w:p>
    <w:p w14:paraId="377F4BE4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3867B047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lastRenderedPageBreak/>
        <w:t>Załącznik nr 7 do SWZ – Program szkolenia – wzór</w:t>
      </w:r>
    </w:p>
    <w:p w14:paraId="7CE264C9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</w:p>
    <w:p w14:paraId="144180C9" w14:textId="77777777" w:rsidR="009131A9" w:rsidRDefault="009131A9" w:rsidP="009131A9">
      <w:pPr>
        <w:suppressAutoHyphens/>
        <w:spacing w:line="360" w:lineRule="auto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Nr postępowania: </w:t>
      </w:r>
      <w:r>
        <w:rPr>
          <w:rFonts w:cs="Arial"/>
          <w:bCs/>
          <w:lang w:eastAsia="ar-SA" w:bidi="pl-PL"/>
        </w:rPr>
        <w:t>OZ.2205.2.2026.BPh</w:t>
      </w:r>
    </w:p>
    <w:p w14:paraId="2FF66BF9" w14:textId="77777777" w:rsidR="009131A9" w:rsidRDefault="009131A9" w:rsidP="009131A9">
      <w:pPr>
        <w:suppressAutoHyphens/>
        <w:spacing w:line="360" w:lineRule="auto"/>
        <w:jc w:val="center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br/>
        <w:t>Program szkolenia – wzór do opracowania przez Wykonawcę zgodnie z SWZ</w:t>
      </w:r>
    </w:p>
    <w:p w14:paraId="1B98F7D7" w14:textId="77777777" w:rsidR="009131A9" w:rsidRDefault="009131A9" w:rsidP="009131A9">
      <w:pPr>
        <w:suppressAutoHyphens/>
        <w:spacing w:line="360" w:lineRule="auto"/>
        <w:jc w:val="center"/>
        <w:rPr>
          <w:rFonts w:cs="Arial"/>
          <w:bCs/>
        </w:rPr>
      </w:pPr>
      <w:r>
        <w:rPr>
          <w:rFonts w:cs="Arial"/>
          <w:bCs/>
        </w:rPr>
        <w:t>„</w:t>
      </w:r>
      <w:r>
        <w:rPr>
          <w:rFonts w:cs="Arial"/>
          <w:lang w:eastAsia="ar-SA"/>
        </w:rPr>
        <w:t>Operator suwnicy placowej RTG</w:t>
      </w:r>
      <w:r>
        <w:rPr>
          <w:rFonts w:cs="Arial"/>
          <w:bCs/>
        </w:rPr>
        <w:t>”</w:t>
      </w:r>
    </w:p>
    <w:p w14:paraId="5668B86A" w14:textId="77777777" w:rsidR="009131A9" w:rsidRDefault="009131A9" w:rsidP="009131A9">
      <w:pPr>
        <w:widowControl w:val="0"/>
        <w:numPr>
          <w:ilvl w:val="0"/>
          <w:numId w:val="10"/>
        </w:numPr>
        <w:tabs>
          <w:tab w:val="left" w:pos="-1620"/>
        </w:tabs>
        <w:suppressAutoHyphens/>
        <w:spacing w:line="360" w:lineRule="auto"/>
        <w:jc w:val="both"/>
        <w:rPr>
          <w:rFonts w:cs="Arial"/>
          <w:snapToGrid w:val="0"/>
        </w:rPr>
      </w:pPr>
      <w:r>
        <w:rPr>
          <w:rFonts w:cs="Arial"/>
          <w:snapToGrid w:val="0"/>
        </w:rPr>
        <w:t xml:space="preserve"> Cele szkolenia muszą być ujęte w następujących kategoriach efektów uczenia się:</w:t>
      </w:r>
    </w:p>
    <w:p w14:paraId="0A779506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wiedzy:</w:t>
      </w:r>
    </w:p>
    <w:p w14:paraId="289CCAD7" w14:textId="77777777" w:rsid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niezbędną wiedzę z zakresu bezpiecznej i poprawnej pracy na suwnicy placowej RTG;</w:t>
      </w:r>
    </w:p>
    <w:p w14:paraId="221E74C5" w14:textId="77777777" w:rsid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wiedzę niezbędną do przystąpienia do egzaminu państwowego.</w:t>
      </w:r>
    </w:p>
    <w:p w14:paraId="05727B2B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  <w:tab w:val="num" w:pos="72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umiejętności:</w:t>
      </w:r>
    </w:p>
    <w:p w14:paraId="13EBCCAF" w14:textId="77777777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bookmarkStart w:id="2" w:name="_Hlk187394344"/>
      <w:r>
        <w:rPr>
          <w:rFonts w:cs="Arial"/>
          <w:lang w:eastAsia="ar-SA"/>
        </w:rPr>
        <w:t>nabędzie umiejętności niezbędne do wykonywania pracy operatora suwnicy,</w:t>
      </w:r>
    </w:p>
    <w:p w14:paraId="5818018E" w14:textId="77777777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umiejętności niezbędne do przystąpienia do egzaminu państwowego,</w:t>
      </w:r>
    </w:p>
    <w:p w14:paraId="2C009654" w14:textId="77777777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potrafi zorganizować samodzielnie pracę suwnicowego;</w:t>
      </w:r>
    </w:p>
    <w:bookmarkEnd w:id="2"/>
    <w:p w14:paraId="2D93E404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  <w:tab w:val="num" w:pos="723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kompetencji społecznych:</w:t>
      </w:r>
    </w:p>
    <w:p w14:paraId="1D9F3C94" w14:textId="77777777" w:rsidR="009131A9" w:rsidRDefault="009131A9" w:rsidP="009131A9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line="360" w:lineRule="auto"/>
        <w:ind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umiejętności tworzenia i utrzymania relacji społecznych w środowisku pracy.</w:t>
      </w:r>
    </w:p>
    <w:p w14:paraId="00E3CC6A" w14:textId="77777777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</w:rPr>
      </w:pPr>
      <w:r>
        <w:rPr>
          <w:rFonts w:cs="Arial"/>
          <w:bCs/>
          <w:lang w:eastAsia="ar-SA"/>
        </w:rPr>
        <w:t xml:space="preserve">Zakres szkolenia: </w:t>
      </w:r>
      <w:r>
        <w:rPr>
          <w:rFonts w:cs="Arial"/>
          <w:lang w:eastAsia="ar-SA"/>
        </w:rPr>
        <w:t>zajęcia teoretyczne i praktyczne przygotowujące do pracy jako operator suwnicy RTG oraz do egzaminu składanego przed komisją Urzędu Dozoru Technicznego.</w:t>
      </w:r>
    </w:p>
    <w:p w14:paraId="3E25BF65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720"/>
        </w:tabs>
        <w:suppressAutoHyphens/>
        <w:spacing w:line="360" w:lineRule="auto"/>
        <w:rPr>
          <w:rFonts w:cs="Arial"/>
        </w:rPr>
      </w:pPr>
      <w:r>
        <w:rPr>
          <w:rFonts w:cs="Arial"/>
          <w:bCs/>
          <w:lang w:eastAsia="ar-SA"/>
        </w:rPr>
        <w:t>Czas trwania szkolenia: szkolenie musi zostać zrealizowane w ciągu 8 kolejnych, następujących po sobie dni roboczych (szkolenie nie może odbywać się w soboty, niedziele, dni wolne od pracy oraz święta), w tym 4 dni po 8 godzin dydaktycznych dziennie oraz 4 dni po 7 godzin dydaktycznych dziennie. Dzień szkolenia nie może kończyć się przerwą. Zajęcia muszą odbywać się w godzinach między 07:00 - 19:00.</w:t>
      </w:r>
    </w:p>
    <w:p w14:paraId="492C6B12" w14:textId="77777777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  <w:u w:val="single"/>
          <w:lang w:eastAsia="ar-SA"/>
        </w:rPr>
      </w:pPr>
      <w:r>
        <w:rPr>
          <w:rFonts w:cs="Arial"/>
          <w:bCs/>
          <w:lang w:eastAsia="ar-SA"/>
        </w:rPr>
        <w:t xml:space="preserve"> Wymagania wstępne dla uczestników: status osoby bezrobotnej.</w:t>
      </w:r>
    </w:p>
    <w:p w14:paraId="48146DA0" w14:textId="77777777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  <w:u w:val="single"/>
          <w:lang w:eastAsia="ar-SA"/>
        </w:rPr>
      </w:pPr>
      <w:r>
        <w:rPr>
          <w:rFonts w:cs="Arial"/>
          <w:bCs/>
          <w:lang w:eastAsia="ar-SA"/>
        </w:rPr>
        <w:lastRenderedPageBreak/>
        <w:t xml:space="preserve"> Plan nauczania określający tematy zajęć edukacyjnych z uwzględnieniem treści szkolenia oraz ich wymiar godzin dydaktycznych, z uwzględnieniem części teoretycznej, praktycznej.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3386"/>
        <w:gridCol w:w="2031"/>
        <w:gridCol w:w="2127"/>
      </w:tblGrid>
      <w:tr w:rsidR="009131A9" w14:paraId="300E30BE" w14:textId="77777777">
        <w:trPr>
          <w:trHeight w:val="976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BE7608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TEMAT ZAJĘĆ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2E1C0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TREŚĆ SZKOLENIA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5B8294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Liczba godzin dydaktycznych zajęć teoretycznych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AD3D1C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Liczba godzin dydaktycznych zajęć praktycznych</w:t>
            </w:r>
          </w:p>
        </w:tc>
      </w:tr>
      <w:tr w:rsidR="009131A9" w14:paraId="2983A6AF" w14:textId="77777777">
        <w:trPr>
          <w:cantSplit/>
          <w:trHeight w:val="826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AD23" w14:textId="77777777" w:rsidR="009131A9" w:rsidRDefault="009131A9">
            <w:pPr>
              <w:suppressAutoHyphens/>
              <w:jc w:val="center"/>
              <w:rPr>
                <w:rFonts w:cs="Arial"/>
                <w:bCs/>
                <w:lang w:eastAsia="ar-SA"/>
              </w:rPr>
            </w:pPr>
            <w:r>
              <w:rPr>
                <w:rFonts w:cs="Arial"/>
                <w:bCs/>
                <w:lang w:eastAsia="ar-SA"/>
              </w:rPr>
              <w:t>Operator suwnicy placowej RTG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CF77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  <w:lang w:eastAsia="ar-SA"/>
              </w:rPr>
              <w:t>wymagania kwalifikacyjne dla osób obsługujących urządzenia transportu</w:t>
            </w:r>
            <w:r>
              <w:rPr>
                <w:rFonts w:cs="Arial"/>
              </w:rPr>
              <w:t>,</w:t>
            </w:r>
          </w:p>
          <w:p w14:paraId="7959C119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rodzaje urządzeń podlegające dozorowi technicznemu,</w:t>
            </w:r>
          </w:p>
          <w:p w14:paraId="0351D71E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udźwig i grupa natężenia pracy (pojęcie udźwigu, rodzaje obciążeń, klasa natężenia pracy urządzenia, itp.),</w:t>
            </w:r>
          </w:p>
          <w:p w14:paraId="75B65743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ogólne wiadomości o suwnicach (elementy bezpieczeństwa, rodzaje, typy, budowa, elementy bezpieczeństwa, elementy nośne – liny, haki itp.),</w:t>
            </w:r>
          </w:p>
          <w:p w14:paraId="6F3E9C7A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eksploatacja urządzeń,</w:t>
            </w:r>
            <w:r>
              <w:rPr>
                <w:rFonts w:cs="Arial"/>
                <w:bCs/>
                <w:lang w:eastAsia="ar-SA"/>
              </w:rPr>
              <w:t xml:space="preserve"> </w:t>
            </w:r>
          </w:p>
          <w:p w14:paraId="5005DDE5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obowiązki operatora suwnic i hakowego,</w:t>
            </w:r>
          </w:p>
          <w:p w14:paraId="0C1E717D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lang w:eastAsia="ar-SA"/>
              </w:rPr>
            </w:pPr>
            <w:r>
              <w:rPr>
                <w:rFonts w:cs="Arial"/>
              </w:rPr>
              <w:t>zagadnienia bhp i p.poż,</w:t>
            </w:r>
          </w:p>
          <w:p w14:paraId="06F46CFB" w14:textId="77777777" w:rsidR="009131A9" w:rsidRDefault="009131A9" w:rsidP="009131A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</w:rPr>
              <w:t>zajęcia praktyczne (obsługa suwnicy).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EDF" w14:textId="77777777" w:rsidR="009131A9" w:rsidRDefault="009131A9">
            <w:pPr>
              <w:suppressAutoHyphens/>
              <w:spacing w:line="360" w:lineRule="auto"/>
              <w:jc w:val="center"/>
              <w:rPr>
                <w:rFonts w:cs="Arial"/>
                <w:bCs/>
                <w:u w:val="single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8DC" w14:textId="77777777" w:rsidR="009131A9" w:rsidRDefault="009131A9">
            <w:pPr>
              <w:suppressAutoHyphens/>
              <w:spacing w:line="360" w:lineRule="auto"/>
              <w:jc w:val="center"/>
              <w:rPr>
                <w:rFonts w:cs="Arial"/>
                <w:bCs/>
                <w:u w:val="single"/>
                <w:lang w:eastAsia="ar-SA"/>
              </w:rPr>
            </w:pPr>
          </w:p>
        </w:tc>
      </w:tr>
    </w:tbl>
    <w:p w14:paraId="3A9E5DAB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 Wykaz literatury, środków i materiałów dydaktycznych oraz biurowych: </w:t>
      </w:r>
      <w:r>
        <w:rPr>
          <w:rFonts w:cs="Arial"/>
          <w:bCs/>
          <w:snapToGrid w:val="0"/>
          <w:lang w:eastAsia="ar-SA"/>
        </w:rPr>
        <w:t>skrypt i/lub książka - podręcznik.</w:t>
      </w:r>
    </w:p>
    <w:p w14:paraId="687C37A5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Wykaz materiał biurowych: teczka ekologiczna, wykonana z tektury falistej z przymocowaną gumką, która zabezpiecza wypadnięcie dokumentów – format A4, notes - format A4, min. 50 kartek, długopis wykonany z ekologicznych materiałów, ołówek z gumką do ścierania, wykonany z ekologicznych </w:t>
      </w:r>
      <w:r>
        <w:rPr>
          <w:rFonts w:cs="Arial"/>
          <w:bCs/>
          <w:lang w:eastAsia="ar-SA"/>
        </w:rPr>
        <w:lastRenderedPageBreak/>
        <w:t>materiałów.</w:t>
      </w:r>
    </w:p>
    <w:p w14:paraId="006F9C92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 Przewidziane sprawdziany i egzaminy w ramach szkolenia: </w:t>
      </w:r>
    </w:p>
    <w:p w14:paraId="54D64888" w14:textId="77777777" w:rsidR="009131A9" w:rsidRDefault="009131A9" w:rsidP="009131A9">
      <w:pPr>
        <w:suppressAutoHyphens/>
        <w:spacing w:line="360" w:lineRule="auto"/>
        <w:ind w:firstLine="7797"/>
        <w:jc w:val="right"/>
        <w:rPr>
          <w:rFonts w:cs="Arial"/>
          <w:bCs/>
          <w:lang w:eastAsia="ar-SA"/>
        </w:rPr>
      </w:pPr>
    </w:p>
    <w:p w14:paraId="3BA96BCA" w14:textId="77777777" w:rsidR="009131A9" w:rsidRDefault="009131A9" w:rsidP="009131A9">
      <w:pPr>
        <w:suppressAutoHyphens/>
        <w:spacing w:line="360" w:lineRule="auto"/>
        <w:rPr>
          <w:rFonts w:cs="Arial"/>
          <w:bCs/>
          <w:lang w:eastAsia="ar-SA"/>
        </w:rPr>
      </w:pPr>
    </w:p>
    <w:p w14:paraId="6D98F647" w14:textId="77777777" w:rsidR="009131A9" w:rsidRDefault="009131A9" w:rsidP="009131A9">
      <w:pPr>
        <w:suppressAutoHyphens/>
        <w:spacing w:line="360" w:lineRule="auto"/>
        <w:jc w:val="right"/>
        <w:rPr>
          <w:rFonts w:cs="Arial"/>
        </w:rPr>
      </w:pPr>
      <w:r>
        <w:rPr>
          <w:rFonts w:cs="Arial"/>
          <w:bCs/>
          <w:lang w:eastAsia="ar-SA"/>
        </w:rPr>
        <w:t>Data i podpis</w:t>
      </w:r>
    </w:p>
    <w:p w14:paraId="1BBA6E8A" w14:textId="77777777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</w:p>
    <w:p w14:paraId="5A2F5C1A" w14:textId="77777777" w:rsidR="009B3566" w:rsidRPr="009B3566" w:rsidRDefault="009B3566" w:rsidP="009B3566">
      <w:pPr>
        <w:suppressAutoHyphens/>
        <w:spacing w:line="360" w:lineRule="auto"/>
        <w:jc w:val="right"/>
        <w:rPr>
          <w:rFonts w:cs="Arial"/>
        </w:rPr>
      </w:pPr>
      <w:r w:rsidRPr="009B3566">
        <w:rPr>
          <w:rFonts w:cs="Arial"/>
          <w:lang w:bidi="pl-PL"/>
        </w:rPr>
        <w:br w:type="page"/>
      </w:r>
    </w:p>
    <w:p w14:paraId="744202BA" w14:textId="77777777" w:rsidR="009131A9" w:rsidRDefault="009131A9" w:rsidP="009131A9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8 do SWZ – Harmonogram szkolenia – wzór </w:t>
      </w:r>
    </w:p>
    <w:p w14:paraId="236F88D7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08E16FE8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r>
        <w:rPr>
          <w:rFonts w:eastAsia="Arial" w:cs="Arial"/>
          <w:bCs/>
          <w:lang w:bidi="pl-PL"/>
        </w:rPr>
        <w:t>OZ.2205.2.2026.BPh</w:t>
      </w:r>
    </w:p>
    <w:p w14:paraId="4B8EDBEA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42978888" w14:textId="77777777" w:rsidR="009131A9" w:rsidRDefault="009131A9" w:rsidP="009131A9">
      <w:pPr>
        <w:spacing w:after="117" w:line="360" w:lineRule="auto"/>
        <w:ind w:left="254"/>
        <w:rPr>
          <w:rFonts w:eastAsia="DengXian Light" w:cs="Arial"/>
          <w:bCs/>
          <w:lang w:bidi="pl-PL"/>
        </w:rPr>
      </w:pPr>
      <w:r>
        <w:rPr>
          <w:rFonts w:eastAsia="Arial" w:cs="Arial"/>
          <w:lang w:bidi="pl-PL"/>
        </w:rPr>
        <w:t xml:space="preserve"> </w:t>
      </w:r>
      <w:r>
        <w:rPr>
          <w:rFonts w:eastAsia="DengXian Light" w:cs="Arial"/>
          <w:bCs/>
          <w:lang w:bidi="pl-PL"/>
        </w:rPr>
        <w:t>Wzór – nie należy dołączać do Oferty, Harmonogram będzie składany przez Wykonawcę przed zawarciem Umowy</w:t>
      </w:r>
    </w:p>
    <w:p w14:paraId="4A5DB228" w14:textId="77777777" w:rsidR="009131A9" w:rsidRDefault="009131A9" w:rsidP="009131A9">
      <w:pPr>
        <w:spacing w:after="115" w:line="360" w:lineRule="auto"/>
        <w:ind w:left="142" w:firstLine="35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 xml:space="preserve"> </w:t>
      </w:r>
    </w:p>
    <w:p w14:paraId="07887FD4" w14:textId="77777777" w:rsidR="009131A9" w:rsidRDefault="009131A9" w:rsidP="009131A9">
      <w:pPr>
        <w:spacing w:line="360" w:lineRule="auto"/>
        <w:ind w:left="142" w:right="391" w:firstLine="35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 xml:space="preserve">Harmonogram szkolenia w postępowaniu o udzielenie zamówienia publicznego  </w:t>
      </w:r>
    </w:p>
    <w:p w14:paraId="1A9C8C95" w14:textId="77777777" w:rsidR="009131A9" w:rsidRDefault="009131A9" w:rsidP="009131A9">
      <w:pPr>
        <w:spacing w:line="360" w:lineRule="auto"/>
        <w:ind w:left="177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>pn. Zorganizowanie i przeprowadzenie szkolenia „</w:t>
      </w:r>
      <w:r>
        <w:rPr>
          <w:rFonts w:cs="Arial"/>
          <w:bCs/>
        </w:rPr>
        <w:t>Operator suwnicy placowej RTG”</w:t>
      </w:r>
      <w:r>
        <w:rPr>
          <w:rFonts w:eastAsia="Arial" w:cs="Arial"/>
          <w:bCs/>
          <w:lang w:bidi="pl-PL"/>
        </w:rPr>
        <w:t xml:space="preserve"> dla osób bezrobotnych, zarejestrowanych w Powiatowym Urzędzie Pracy w Gdyni</w:t>
      </w:r>
    </w:p>
    <w:tbl>
      <w:tblPr>
        <w:tblStyle w:val="TableGrid"/>
        <w:tblW w:w="9497" w:type="dxa"/>
        <w:tblInd w:w="279" w:type="dxa"/>
        <w:tblCellMar>
          <w:top w:w="13" w:type="dxa"/>
          <w:left w:w="108" w:type="dxa"/>
          <w:right w:w="60" w:type="dxa"/>
        </w:tblCellMar>
        <w:tblLook w:val="04A0" w:firstRow="1" w:lastRow="0" w:firstColumn="1" w:lastColumn="0" w:noHBand="0" w:noVBand="1"/>
        <w:tblDescription w:val="Harmonogram szkolenia"/>
      </w:tblPr>
      <w:tblGrid>
        <w:gridCol w:w="849"/>
        <w:gridCol w:w="1745"/>
        <w:gridCol w:w="2008"/>
        <w:gridCol w:w="4895"/>
      </w:tblGrid>
      <w:tr w:rsidR="009131A9" w14:paraId="6C20E691" w14:textId="77777777">
        <w:trPr>
          <w:trHeight w:val="12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C9FC2F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Dzień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9DC5890" w14:textId="77777777" w:rsidR="009131A9" w:rsidRDefault="009131A9">
            <w:pPr>
              <w:ind w:left="2"/>
              <w:rPr>
                <w:lang w:bidi="pl-PL"/>
              </w:rPr>
            </w:pPr>
            <w:r>
              <w:rPr>
                <w:lang w:bidi="pl-PL"/>
              </w:rPr>
              <w:t>Liczba godzin dydaktycznych (tj. 45-minutowych) zajęć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53E5CB7" w14:textId="77777777" w:rsidR="009131A9" w:rsidRDefault="009131A9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Godziny zajęć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779F24" w14:textId="77777777" w:rsidR="009131A9" w:rsidRDefault="009131A9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Temat zajęć</w:t>
            </w:r>
          </w:p>
        </w:tc>
      </w:tr>
      <w:tr w:rsidR="009131A9" w14:paraId="778C3AE9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A353F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9935E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7630E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C4C2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62FA73FB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D0730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90BB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23D09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C59B7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7372C209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04E5C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AE1A8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FD9C0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16DEB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532B74D1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AC23E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A7873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BA8E6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B4038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26507F15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52E9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…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29E71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5412D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21306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928216A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harmonogramie należy wskazać dzień szkolenia, w którym odbędzie się ocena uczestnika (egzaminy i sprawdziany) </w:t>
      </w:r>
    </w:p>
    <w:p w14:paraId="1396E914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1F786AA0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699F451A" w14:textId="77777777" w:rsidR="009131A9" w:rsidRDefault="009131A9" w:rsidP="009131A9">
      <w:pPr>
        <w:spacing w:after="119" w:line="360" w:lineRule="auto"/>
        <w:ind w:left="249" w:right="505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i podpis</w:t>
      </w:r>
      <w:r>
        <w:rPr>
          <w:rFonts w:cs="Arial"/>
          <w:lang w:bidi="pl-PL"/>
        </w:rPr>
        <w:t xml:space="preserve"> </w:t>
      </w:r>
    </w:p>
    <w:p w14:paraId="1E2AF381" w14:textId="77777777" w:rsidR="009131A9" w:rsidRDefault="009131A9" w:rsidP="009131A9">
      <w:pPr>
        <w:spacing w:line="360" w:lineRule="auto"/>
        <w:rPr>
          <w:rFonts w:eastAsia="Arial" w:cs="Arial"/>
          <w:lang w:bidi="pl-PL"/>
        </w:rPr>
      </w:pPr>
    </w:p>
    <w:p w14:paraId="46653D9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4A5B1EB5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728BA22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13FA1E00" w14:textId="77777777" w:rsid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rPr>
          <w:rFonts w:eastAsia="Arial" w:cs="Arial"/>
          <w:lang w:eastAsia="ar-SA" w:bidi="pl-PL"/>
        </w:rPr>
      </w:pPr>
    </w:p>
    <w:p w14:paraId="1F4A401D" w14:textId="77777777" w:rsidR="009131A9" w:rsidRPr="009131A9" w:rsidRDefault="009131A9" w:rsidP="009131A9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  <w:r w:rsidRPr="009131A9">
        <w:rPr>
          <w:rFonts w:eastAsia="Arial" w:cs="Arial"/>
          <w:lang w:bidi="pl-PL"/>
        </w:rPr>
        <w:lastRenderedPageBreak/>
        <w:t>Załącznik nr 9 do SWZ – Zaświadczenie lub inny dokument potwierdzający ukończenie szkolenia i uzyskanie umiejętności – wzór</w:t>
      </w:r>
    </w:p>
    <w:p w14:paraId="7E8A6A22" w14:textId="77777777" w:rsidR="009131A9" w:rsidRPr="009131A9" w:rsidRDefault="009131A9" w:rsidP="009131A9">
      <w:pPr>
        <w:spacing w:line="360" w:lineRule="auto"/>
        <w:ind w:right="66"/>
        <w:jc w:val="both"/>
        <w:rPr>
          <w:rFonts w:eastAsia="Arial" w:cs="Arial"/>
          <w:lang w:bidi="pl-PL"/>
        </w:rPr>
      </w:pPr>
    </w:p>
    <w:p w14:paraId="1F1683C7" w14:textId="77777777" w:rsidR="009131A9" w:rsidRPr="009131A9" w:rsidRDefault="009131A9" w:rsidP="009131A9">
      <w:pPr>
        <w:suppressAutoHyphens/>
        <w:spacing w:line="360" w:lineRule="auto"/>
        <w:rPr>
          <w:rFonts w:cs="Arial"/>
          <w:bCs/>
          <w:lang w:bidi="pl-PL"/>
        </w:rPr>
      </w:pPr>
      <w:r w:rsidRPr="009131A9">
        <w:rPr>
          <w:rFonts w:cs="Arial"/>
          <w:bCs/>
          <w:lang w:bidi="pl-PL"/>
        </w:rPr>
        <w:t xml:space="preserve">Nr postępowania: </w:t>
      </w:r>
      <w:bookmarkStart w:id="3" w:name="_Hlk223426105"/>
      <w:r w:rsidRPr="009131A9">
        <w:rPr>
          <w:rFonts w:cs="Arial"/>
          <w:bCs/>
          <w:lang w:bidi="pl-PL"/>
        </w:rPr>
        <w:t>OZ.2205.2.2026.BPh</w:t>
      </w:r>
    </w:p>
    <w:bookmarkEnd w:id="3"/>
    <w:p w14:paraId="3DCA32A6" w14:textId="77777777" w:rsidR="009131A9" w:rsidRPr="009131A9" w:rsidRDefault="009131A9" w:rsidP="009131A9">
      <w:pPr>
        <w:spacing w:line="360" w:lineRule="auto"/>
        <w:rPr>
          <w:bCs/>
        </w:rPr>
      </w:pPr>
      <w:r w:rsidRPr="009131A9">
        <w:rPr>
          <w:rFonts w:cs="Arial"/>
          <w:b/>
          <w:bCs/>
          <w:sz w:val="22"/>
          <w:szCs w:val="22"/>
        </w:rPr>
        <w:br/>
      </w:r>
      <w:r w:rsidRPr="009131A9">
        <w:rPr>
          <w:rFonts w:cs="Arial"/>
          <w:b/>
          <w:bCs/>
          <w:sz w:val="22"/>
          <w:szCs w:val="22"/>
        </w:rPr>
        <w:br/>
      </w:r>
      <w:r w:rsidRPr="009131A9">
        <w:rPr>
          <w:bCs/>
        </w:rPr>
        <w:t>Wzór zaświadczenia lub innego dokumentu potwierdzającego ukończenie szkolenia i uzyskanie umiejętności/kompetencji</w:t>
      </w:r>
      <w:r w:rsidRPr="009131A9">
        <w:t xml:space="preserve"> </w:t>
      </w:r>
    </w:p>
    <w:p w14:paraId="1105DD7A" w14:textId="77777777" w:rsidR="009131A9" w:rsidRPr="009131A9" w:rsidRDefault="009131A9" w:rsidP="009131A9">
      <w:pPr>
        <w:spacing w:line="360" w:lineRule="auto"/>
      </w:pPr>
      <w:r w:rsidRPr="009131A9">
        <w:t>(rodzaj dokumentu)</w:t>
      </w:r>
    </w:p>
    <w:p w14:paraId="290E5CA0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27042EA8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667EB646" w14:textId="77777777" w:rsidR="009131A9" w:rsidRPr="009131A9" w:rsidRDefault="009131A9" w:rsidP="009131A9">
      <w:pPr>
        <w:spacing w:line="360" w:lineRule="auto"/>
      </w:pPr>
      <w:r w:rsidRPr="009131A9">
        <w:t>……………………………….</w:t>
      </w:r>
    </w:p>
    <w:p w14:paraId="26239411" w14:textId="77777777" w:rsidR="009131A9" w:rsidRPr="009131A9" w:rsidRDefault="009131A9" w:rsidP="009131A9">
      <w:pPr>
        <w:spacing w:line="360" w:lineRule="auto"/>
      </w:pPr>
      <w:r w:rsidRPr="009131A9">
        <w:t>(pieczęć instytucji szkoleniowej)</w:t>
      </w:r>
    </w:p>
    <w:p w14:paraId="3DF41496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57C6921C" w14:textId="77777777" w:rsidR="009131A9" w:rsidRPr="009131A9" w:rsidRDefault="009131A9" w:rsidP="009131A9">
      <w:pPr>
        <w:spacing w:line="360" w:lineRule="auto"/>
      </w:pPr>
    </w:p>
    <w:p w14:paraId="77E0314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…………………………………………………………………………………………………..…………………</w:t>
      </w:r>
    </w:p>
    <w:p w14:paraId="6ECF93AF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(rodzaj dokumentu)</w:t>
      </w:r>
    </w:p>
    <w:p w14:paraId="2C619C95" w14:textId="77777777" w:rsidR="009131A9" w:rsidRPr="009131A9" w:rsidRDefault="009131A9" w:rsidP="009131A9">
      <w:pPr>
        <w:spacing w:line="360" w:lineRule="auto"/>
        <w:rPr>
          <w:b/>
          <w:sz w:val="20"/>
          <w:szCs w:val="20"/>
        </w:rPr>
      </w:pPr>
    </w:p>
    <w:p w14:paraId="37C0CB4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………………………………………………………………………………….………………….……………….</w:t>
      </w:r>
    </w:p>
    <w:p w14:paraId="7A436A1C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(imię i nazwisko)</w:t>
      </w:r>
    </w:p>
    <w:p w14:paraId="074AB60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835D5C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……………………………………………………………………………………………………………………...</w:t>
      </w:r>
    </w:p>
    <w:p w14:paraId="245705B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(data urodzenia)</w:t>
      </w:r>
    </w:p>
    <w:p w14:paraId="39830FD4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74030364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32A60931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ukończył ………………………………………………………………………………………..……………….....</w:t>
      </w:r>
    </w:p>
    <w:p w14:paraId="26BB6C00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(forma i nazwa szkolenia)</w:t>
      </w:r>
    </w:p>
    <w:p w14:paraId="7F2B159C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32E90B2B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Zorganizowanie przez ……………………..…………………………………………………………………......</w:t>
      </w:r>
    </w:p>
    <w:p w14:paraId="315E3016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(nazwa instytucji szkoleniowej)</w:t>
      </w:r>
    </w:p>
    <w:p w14:paraId="05679011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710E8802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w okresie od dnia ……………….…………...………….. do dnia ………..……...……………..……………...</w:t>
      </w:r>
    </w:p>
    <w:p w14:paraId="5584988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ADC7125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5ED8D2E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……………………………………………………..…</w:t>
      </w:r>
    </w:p>
    <w:p w14:paraId="154DF76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(miejsce i data wydania zaświadczenia lub innego dokumentu</w:t>
      </w:r>
    </w:p>
    <w:p w14:paraId="6B18EE2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lastRenderedPageBreak/>
        <w:t>potwierdzającego ukończenie szkolenia i uzyskania kwalifikacji)</w:t>
      </w:r>
    </w:p>
    <w:p w14:paraId="36752FCD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48B79906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467654F2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nr z rejestru ………………………………………</w:t>
      </w:r>
    </w:p>
    <w:p w14:paraId="44A5929E" w14:textId="77777777" w:rsidR="009131A9" w:rsidRPr="009131A9" w:rsidRDefault="009131A9" w:rsidP="009131A9">
      <w:pPr>
        <w:spacing w:line="360" w:lineRule="auto"/>
      </w:pPr>
    </w:p>
    <w:p w14:paraId="1EF694E9" w14:textId="77777777" w:rsidR="009131A9" w:rsidRPr="009131A9" w:rsidRDefault="009131A9" w:rsidP="009131A9">
      <w:pPr>
        <w:spacing w:line="360" w:lineRule="auto"/>
      </w:pPr>
    </w:p>
    <w:p w14:paraId="74BB7C7E" w14:textId="77777777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>………………………………………………….</w:t>
      </w:r>
    </w:p>
    <w:p w14:paraId="57A3E369" w14:textId="77777777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>(podpis osoby upoważnionej przez instytucję szkoleniową</w:t>
      </w:r>
    </w:p>
    <w:p w14:paraId="455813E1" w14:textId="77777777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 xml:space="preserve"> przeprowadzającą szkolenie)</w:t>
      </w:r>
      <w:r w:rsidRPr="009131A9">
        <w:rPr>
          <w:rFonts w:cs="Arial"/>
        </w:rPr>
        <w:br/>
      </w:r>
    </w:p>
    <w:p w14:paraId="5EFF6552" w14:textId="77777777" w:rsidR="009131A9" w:rsidRPr="009131A9" w:rsidRDefault="009131A9" w:rsidP="009131A9">
      <w:pPr>
        <w:spacing w:line="360" w:lineRule="auto"/>
        <w:rPr>
          <w:rFonts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0"/>
        <w:gridCol w:w="6354"/>
        <w:gridCol w:w="2156"/>
      </w:tblGrid>
      <w:tr w:rsidR="009131A9" w:rsidRPr="009131A9" w14:paraId="0D7115B3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DED8AE" w14:textId="77777777" w:rsidR="009131A9" w:rsidRPr="009131A9" w:rsidRDefault="009131A9" w:rsidP="009131A9">
            <w:pPr>
              <w:spacing w:line="360" w:lineRule="auto"/>
              <w:jc w:val="center"/>
            </w:pPr>
            <w:r w:rsidRPr="009131A9">
              <w:t>Lp.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E2B2F2E" w14:textId="77777777" w:rsidR="009131A9" w:rsidRPr="009131A9" w:rsidRDefault="009131A9" w:rsidP="009131A9">
            <w:pPr>
              <w:spacing w:line="360" w:lineRule="auto"/>
              <w:jc w:val="center"/>
            </w:pPr>
            <w:r w:rsidRPr="009131A9">
              <w:t>Tematy szkolenia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9BDB261" w14:textId="77777777" w:rsidR="009131A9" w:rsidRPr="009131A9" w:rsidRDefault="009131A9" w:rsidP="009131A9">
            <w:pPr>
              <w:jc w:val="center"/>
            </w:pPr>
            <w:r w:rsidRPr="009131A9">
              <w:t xml:space="preserve">Wymiar godzin zajęć edukacyjnych uwzględniając godzinę dydaktyczną trwającą 45 minut </w:t>
            </w:r>
          </w:p>
        </w:tc>
      </w:tr>
      <w:tr w:rsidR="009131A9" w:rsidRPr="009131A9" w14:paraId="1CA3C777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1B11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2702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2450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2EDC18C1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CEC3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0F6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1A34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5EFED15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721D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FBF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3ABB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37721492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6299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74AD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FCAB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1B15337E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06D2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81B3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A0F1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</w:tbl>
    <w:p w14:paraId="176518A8" w14:textId="77777777" w:rsidR="009131A9" w:rsidRPr="009131A9" w:rsidRDefault="009131A9" w:rsidP="009131A9">
      <w:pPr>
        <w:widowControl w:val="0"/>
        <w:tabs>
          <w:tab w:val="left" w:pos="-1620"/>
        </w:tabs>
        <w:spacing w:line="360" w:lineRule="auto"/>
        <w:jc w:val="both"/>
        <w:rPr>
          <w:rFonts w:cs="Arial"/>
          <w:snapToGrid w:val="0"/>
          <w:u w:val="single"/>
        </w:rPr>
      </w:pPr>
    </w:p>
    <w:p w14:paraId="1C6F9B22" w14:textId="77777777" w:rsidR="009131A9" w:rsidRPr="009131A9" w:rsidRDefault="009131A9" w:rsidP="009131A9">
      <w:pPr>
        <w:widowControl w:val="0"/>
        <w:tabs>
          <w:tab w:val="left" w:pos="-1620"/>
        </w:tabs>
        <w:spacing w:line="360" w:lineRule="auto"/>
        <w:ind w:left="720"/>
        <w:jc w:val="both"/>
        <w:rPr>
          <w:rFonts w:cs="Arial"/>
          <w:snapToGrid w:val="0"/>
          <w:u w:val="single"/>
        </w:rPr>
      </w:pPr>
      <w:r w:rsidRPr="009131A9">
        <w:rPr>
          <w:rFonts w:cs="Arial"/>
          <w:snapToGrid w:val="0"/>
          <w:u w:val="single"/>
        </w:rPr>
        <w:t>Efekty uczenia się:</w:t>
      </w:r>
    </w:p>
    <w:p w14:paraId="009F2060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wiedzy:</w:t>
      </w:r>
    </w:p>
    <w:p w14:paraId="73A9BF1D" w14:textId="77777777" w:rsidR="009131A9" w:rsidRP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…………………………………………..;</w:t>
      </w:r>
    </w:p>
    <w:p w14:paraId="5215BD3D" w14:textId="77777777" w:rsidR="009131A9" w:rsidRP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…………………………………………...</w:t>
      </w:r>
    </w:p>
    <w:p w14:paraId="27099C5C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umiejętności:</w:t>
      </w:r>
    </w:p>
    <w:p w14:paraId="36C04F09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…………………………………………..,</w:t>
      </w:r>
    </w:p>
    <w:p w14:paraId="0AA4EF67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……………………………………….….,</w:t>
      </w:r>
    </w:p>
    <w:p w14:paraId="748101CE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…………………………………………...</w:t>
      </w:r>
    </w:p>
    <w:p w14:paraId="142F2F4E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kompetencji społecznych:</w:t>
      </w:r>
    </w:p>
    <w:p w14:paraId="7136735D" w14:textId="77777777" w:rsidR="009131A9" w:rsidRPr="009131A9" w:rsidRDefault="009131A9" w:rsidP="009131A9">
      <w:pPr>
        <w:widowControl w:val="0"/>
        <w:numPr>
          <w:ilvl w:val="0"/>
          <w:numId w:val="24"/>
        </w:numPr>
        <w:tabs>
          <w:tab w:val="left" w:pos="720"/>
        </w:tabs>
        <w:spacing w:line="360" w:lineRule="auto"/>
        <w:ind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……………………………………………</w:t>
      </w:r>
    </w:p>
    <w:p w14:paraId="50F4A12F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</w:p>
    <w:p w14:paraId="53D85F37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</w:p>
    <w:p w14:paraId="2EC9A456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>………………………………………………….</w:t>
      </w:r>
    </w:p>
    <w:p w14:paraId="08B24B8A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>(podpis osoby upoważnionej przez instytucję szkoleniową</w:t>
      </w:r>
    </w:p>
    <w:p w14:paraId="3B08ADDF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 xml:space="preserve"> przeprowadzającego szkolenie)</w:t>
      </w:r>
    </w:p>
    <w:p w14:paraId="57031B74" w14:textId="77777777" w:rsidR="009131A9" w:rsidRPr="009131A9" w:rsidRDefault="009131A9" w:rsidP="009131A9">
      <w:pPr>
        <w:spacing w:after="27" w:line="360" w:lineRule="auto"/>
        <w:ind w:right="65"/>
        <w:rPr>
          <w:rFonts w:eastAsia="Arial" w:cs="Arial"/>
          <w:lang w:bidi="pl-PL"/>
        </w:rPr>
      </w:pPr>
    </w:p>
    <w:p w14:paraId="2407A8FB" w14:textId="77777777" w:rsidR="009131A9" w:rsidRPr="009B3566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rPr>
          <w:rFonts w:eastAsia="Arial" w:cs="Arial"/>
          <w:lang w:eastAsia="ar-SA" w:bidi="pl-PL"/>
        </w:rPr>
      </w:pPr>
    </w:p>
    <w:p w14:paraId="569F598E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16662355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72B66C5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A748F83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BC7A933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2C7DB08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33BBBDD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460522BC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41E37F2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7D4AA9C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1420EB9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42F87BF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635E37D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C79BA93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66518912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F5C34C4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21E7F895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14719FDA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4998995A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49D9F8D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15F88212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339F913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53099A18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114EE799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1620D3F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641F5FB0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5CF5FFB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A879EB6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26CFD3AD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CA380FC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1F36ACF6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D6E6A01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ADEF159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8F97859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49A6A0B7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2A968F06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4013D27C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D2089D0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3D6624A4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0141E52F" w14:textId="77777777" w:rsidR="009131A9" w:rsidRDefault="009131A9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</w:p>
    <w:p w14:paraId="7D5DA9CF" w14:textId="12988C0F" w:rsidR="009B3566" w:rsidRP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  <w:r w:rsidRPr="009B3566">
        <w:rPr>
          <w:rFonts w:cs="Arial"/>
          <w:lang w:eastAsia="ar-SA"/>
        </w:rPr>
        <w:lastRenderedPageBreak/>
        <w:t xml:space="preserve">Załącznik nr 12 - </w:t>
      </w:r>
      <w:r w:rsidRPr="009B3566">
        <w:rPr>
          <w:rFonts w:eastAsia="Arial"/>
          <w:lang w:eastAsia="en-GB" w:bidi="pl-PL"/>
        </w:rPr>
        <w:t>Oznakowanie materiałów dydaktycznych - wzór</w:t>
      </w:r>
    </w:p>
    <w:p w14:paraId="0D4852CD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A9D4BD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3ABAA6B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59A158B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3393A48" w14:textId="77777777" w:rsidR="009B3566" w:rsidRPr="009B3566" w:rsidRDefault="009B3566" w:rsidP="009B3566">
      <w:pPr>
        <w:suppressAutoHyphens/>
        <w:autoSpaceDE w:val="0"/>
        <w:autoSpaceDN w:val="0"/>
        <w:adjustRightInd w:val="0"/>
        <w:spacing w:line="480" w:lineRule="auto"/>
        <w:rPr>
          <w:rFonts w:cs="Arial"/>
          <w:lang w:eastAsia="ar-SA"/>
        </w:rPr>
      </w:pPr>
      <w:r w:rsidRPr="009B3566">
        <w:rPr>
          <w:rFonts w:cs="Arial"/>
          <w:lang w:eastAsia="ar-SA"/>
        </w:rPr>
        <w:t>Tytuł projektu: „Projekt Ty - Rozwijaj umiejętności, odkrywaj możliwości”,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współfinansowany ze środków Europejskiego Funduszu Społecznego Plus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Priorytet 5 Fundusze europejskie dla silnego społecznie Pomorza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Działanie 5.2 Rynek pracy – projekty powiatowych urzędów pracy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 ramach programu Fundusze Europejskie dla Pomorza 2021 – 2027 (FEP 2021 – 2027).</w:t>
      </w:r>
    </w:p>
    <w:p w14:paraId="657DAC41" w14:textId="77777777" w:rsidR="009B3566" w:rsidRPr="009B3566" w:rsidRDefault="009B3566" w:rsidP="009B3566">
      <w:pPr>
        <w:spacing w:after="160" w:line="256" w:lineRule="auto"/>
        <w:rPr>
          <w:rFonts w:eastAsia="Arial" w:cs="Arial"/>
          <w:lang w:eastAsia="ar-SA" w:bidi="pl-PL"/>
        </w:rPr>
      </w:pPr>
    </w:p>
    <w:p w14:paraId="0DFC99C9" w14:textId="5A44B7DF" w:rsidR="001024D1" w:rsidRPr="00075578" w:rsidRDefault="001024D1" w:rsidP="00075578"/>
    <w:sectPr w:rsidR="001024D1" w:rsidRPr="00075578" w:rsidSect="00E5268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0" w:right="1418" w:bottom="1560" w:left="1418" w:header="142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43B4" w14:textId="77777777" w:rsidR="00485851" w:rsidRDefault="00485851">
      <w:r>
        <w:separator/>
      </w:r>
    </w:p>
  </w:endnote>
  <w:endnote w:type="continuationSeparator" w:id="0">
    <w:p w14:paraId="466CE303" w14:textId="77777777" w:rsidR="00485851" w:rsidRDefault="0048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BBFD" w14:textId="012114CA" w:rsidR="0024323E" w:rsidRDefault="00086D57" w:rsidP="005C7CC8">
    <w:pPr>
      <w:pStyle w:val="Stopka"/>
      <w:tabs>
        <w:tab w:val="clear" w:pos="4536"/>
        <w:tab w:val="clear" w:pos="9072"/>
        <w:tab w:val="left" w:pos="3705"/>
      </w:tabs>
    </w:pPr>
    <w:r>
      <w:rPr>
        <w:noProof/>
      </w:rPr>
      <w:drawing>
        <wp:anchor distT="0" distB="0" distL="114300" distR="114300" simplePos="0" relativeHeight="251678720" behindDoc="1" locked="0" layoutInCell="1" allowOverlap="1" wp14:anchorId="1E4D06BD" wp14:editId="69602816">
          <wp:simplePos x="0" y="0"/>
          <wp:positionH relativeFrom="margin">
            <wp:posOffset>-471805</wp:posOffset>
          </wp:positionH>
          <wp:positionV relativeFrom="paragraph">
            <wp:posOffset>-382905</wp:posOffset>
          </wp:positionV>
          <wp:extent cx="6768014" cy="647700"/>
          <wp:effectExtent l="0" t="0" r="0" b="0"/>
          <wp:wrapNone/>
          <wp:docPr id="1472262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8014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525A6D7" wp14:editId="57ED388A">
              <wp:simplePos x="0" y="0"/>
              <wp:positionH relativeFrom="page">
                <wp:align>right</wp:align>
              </wp:positionH>
              <wp:positionV relativeFrom="paragraph">
                <wp:posOffset>-459105</wp:posOffset>
              </wp:positionV>
              <wp:extent cx="7486650" cy="19050"/>
              <wp:effectExtent l="0" t="0" r="19050" b="19050"/>
              <wp:wrapNone/>
              <wp:docPr id="641619030" name="Łącznik prosty 64161903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86650" cy="190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5CB86F" id="Łącznik prosty 641619030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38.3pt,-36.15pt" to="1127.8pt,-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  <w:r w:rsidR="005C7CC8">
      <w:tab/>
    </w:r>
  </w:p>
  <w:p w14:paraId="374F8127" w14:textId="6DB13C13" w:rsidR="00D57997" w:rsidRDefault="00D57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5FCE" w14:textId="115EF9A9" w:rsidR="007B2500" w:rsidRPr="00B01F08" w:rsidRDefault="00CF0C8A" w:rsidP="003526F5">
    <w:pPr>
      <w:pStyle w:val="Stopka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63F7A" wp14:editId="5703F6E0">
              <wp:simplePos x="0" y="0"/>
              <wp:positionH relativeFrom="column">
                <wp:posOffset>-704850</wp:posOffset>
              </wp:positionH>
              <wp:positionV relativeFrom="paragraph">
                <wp:posOffset>-664845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D0C0B1" id="Łącznik prosty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5.5pt,-52.35pt" to="509.45pt,-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" strokecolor="black [3213]" strokeweight=".25pt">
              <v:stroke joinstyle="miter"/>
            </v:line>
          </w:pict>
        </mc:Fallback>
      </mc:AlternateContent>
    </w:r>
    <w:r w:rsidR="0024323E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473E51E" wp14:editId="0C214DA2">
              <wp:simplePos x="0" y="0"/>
              <wp:positionH relativeFrom="page">
                <wp:posOffset>90805</wp:posOffset>
              </wp:positionH>
              <wp:positionV relativeFrom="paragraph">
                <wp:posOffset>-514985</wp:posOffset>
              </wp:positionV>
              <wp:extent cx="7477125" cy="838200"/>
              <wp:effectExtent l="0" t="0" r="0" b="0"/>
              <wp:wrapNone/>
              <wp:docPr id="2134183182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77125" cy="838200"/>
                        <a:chOff x="0" y="0"/>
                        <a:chExt cx="7477125" cy="838200"/>
                      </a:xfrm>
                    </wpg:grpSpPr>
                    <pic:pic xmlns:pic="http://schemas.openxmlformats.org/drawingml/2006/picture">
                      <pic:nvPicPr>
                        <pic:cNvPr id="1745026215" name="Obraz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838700" y="0"/>
                          <a:ext cx="617220" cy="66484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5524500" y="38100"/>
                          <a:ext cx="195262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169A6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Powiatowy Urząd Pracy w Gdyni</w:t>
                            </w:r>
                          </w:p>
                          <w:p w14:paraId="60EEFF49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u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l. Kołłątaja 8, 81-332 Gdynia</w:t>
                            </w:r>
                          </w:p>
                          <w:p w14:paraId="4BC488A2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el. (58) 620-48-54, (58) 776-12-26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159439086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38100"/>
                          <a:ext cx="325755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DE650" w14:textId="77777777" w:rsidR="0024323E" w:rsidRPr="0050583C" w:rsidRDefault="0024323E" w:rsidP="0024323E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50583C">
                              <w:rPr>
                                <w:sz w:val="21"/>
                                <w:szCs w:val="21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73E51E" id="Grupa 3" o:spid="_x0000_s1026" style="position:absolute;left:0;text-align:left;margin-left:7.15pt;margin-top:-40.55pt;width:588.75pt;height:66pt;z-index:251668480;mso-position-horizontal-relative:page" coordsize="74771,838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48387;width:6172;height:6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8" type="#_x0000_t202" style="position:absolute;left:55245;top:381;width:19526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737169A6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Powiatowy Urząd Pracy w Gdyni</w:t>
                      </w:r>
                    </w:p>
                    <w:p w14:paraId="60EEFF49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u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l. Kołłątaja 8, 81-332 Gdynia</w:t>
                      </w:r>
                    </w:p>
                    <w:p w14:paraId="4BC488A2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t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el. (58) 620-48-54, (58) 776-12-26</w:t>
                      </w:r>
                    </w:p>
                  </w:txbxContent>
                </v:textbox>
              </v:shape>
              <v:shape id="Pole tekstowe 2" o:spid="_x0000_s1029" type="#_x0000_t202" style="position:absolute;top:381;width:32575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" filled="f" stroked="f">
                <v:textbox>
                  <w:txbxContent>
                    <w:p w14:paraId="078DE650" w14:textId="77777777" w:rsidR="0024323E" w:rsidRPr="0050583C" w:rsidRDefault="0024323E" w:rsidP="0024323E">
                      <w:pPr>
                        <w:rPr>
                          <w:sz w:val="21"/>
                          <w:szCs w:val="21"/>
                        </w:rPr>
                      </w:pPr>
                      <w:r w:rsidRPr="0050583C">
                        <w:rPr>
                          <w:sz w:val="21"/>
                          <w:szCs w:val="21"/>
                        </w:rPr>
                        <w:t>Fundusze Europejskie dla Pomorza 2021-2027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7B8C" w14:textId="77777777" w:rsidR="00485851" w:rsidRDefault="00485851">
      <w:r>
        <w:separator/>
      </w:r>
    </w:p>
  </w:footnote>
  <w:footnote w:type="continuationSeparator" w:id="0">
    <w:p w14:paraId="5C60A28E" w14:textId="77777777" w:rsidR="00485851" w:rsidRDefault="00485851">
      <w:r>
        <w:continuationSeparator/>
      </w:r>
    </w:p>
  </w:footnote>
  <w:footnote w:id="1">
    <w:p w14:paraId="38BB24DD" w14:textId="77777777" w:rsidR="00CE275C" w:rsidRDefault="00CE275C" w:rsidP="00CE275C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69A" w14:textId="4D371353" w:rsidR="00D57997" w:rsidRDefault="00D57997" w:rsidP="00A2686F">
    <w:pPr>
      <w:pStyle w:val="Nagwek"/>
      <w:ind w:left="-1134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A9D5CA9" wp14:editId="1A68548D">
          <wp:simplePos x="0" y="0"/>
          <wp:positionH relativeFrom="margin">
            <wp:align>center</wp:align>
          </wp:positionH>
          <wp:positionV relativeFrom="paragraph">
            <wp:posOffset>93345</wp:posOffset>
          </wp:positionV>
          <wp:extent cx="7322185" cy="688975"/>
          <wp:effectExtent l="0" t="0" r="0" b="0"/>
          <wp:wrapNone/>
          <wp:docPr id="622493159" name="Obraz 622493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218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CDDA9" w14:textId="5B459834" w:rsidR="00D57997" w:rsidRDefault="00D57997" w:rsidP="00A2686F">
    <w:pPr>
      <w:pStyle w:val="Nagwek"/>
      <w:ind w:left="-1134"/>
    </w:pPr>
  </w:p>
  <w:p w14:paraId="07284E94" w14:textId="53D1241D" w:rsidR="00902B6E" w:rsidRDefault="00902B6E" w:rsidP="00A2686F">
    <w:pPr>
      <w:pStyle w:val="Nagwek"/>
      <w:ind w:left="-1134"/>
    </w:pPr>
  </w:p>
  <w:p w14:paraId="54829833" w14:textId="7CE6C68A" w:rsidR="00D57997" w:rsidRDefault="00A72E1C" w:rsidP="00A2686F">
    <w:pPr>
      <w:pStyle w:val="Nagwek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492DABB" wp14:editId="4FEE96C9">
              <wp:simplePos x="0" y="0"/>
              <wp:positionH relativeFrom="page">
                <wp:posOffset>57150</wp:posOffset>
              </wp:positionH>
              <wp:positionV relativeFrom="paragraph">
                <wp:posOffset>286384</wp:posOffset>
              </wp:positionV>
              <wp:extent cx="7439025" cy="28575"/>
              <wp:effectExtent l="0" t="0" r="28575" b="28575"/>
              <wp:wrapNone/>
              <wp:docPr id="2009885122" name="Łącznik prosty 20098851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39025" cy="28575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A67C4F" id="Łącznik prosty 200988512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5pt,22.55pt" to="590.2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</w:p>
  <w:p w14:paraId="377C3C9B" w14:textId="3456B191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D70F" w14:textId="7A897DEC" w:rsidR="000174EA" w:rsidRDefault="006366D9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721B637" wp14:editId="4EB86269">
          <wp:simplePos x="0" y="0"/>
          <wp:positionH relativeFrom="page">
            <wp:align>right</wp:align>
          </wp:positionH>
          <wp:positionV relativeFrom="paragraph">
            <wp:posOffset>52705</wp:posOffset>
          </wp:positionV>
          <wp:extent cx="7592130" cy="714375"/>
          <wp:effectExtent l="0" t="0" r="0" b="0"/>
          <wp:wrapNone/>
          <wp:docPr id="30799169" name="Obraz 30799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213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B066BC" wp14:editId="5D624032">
              <wp:simplePos x="0" y="0"/>
              <wp:positionH relativeFrom="column">
                <wp:posOffset>-748030</wp:posOffset>
              </wp:positionH>
              <wp:positionV relativeFrom="paragraph">
                <wp:posOffset>871220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8A19E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68.6pt" to="512.6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E6EA95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04935"/>
    <w:multiLevelType w:val="hybridMultilevel"/>
    <w:tmpl w:val="631C8FB6"/>
    <w:lvl w:ilvl="0" w:tplc="B2642D6C">
      <w:start w:val="1"/>
      <w:numFmt w:val="bullet"/>
      <w:lvlText w:val="-"/>
      <w:lvlJc w:val="left"/>
      <w:pPr>
        <w:ind w:left="975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EC89F6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341C80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BEAC1E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D67492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CF08A22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E43294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765C78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E44D5E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67A766F"/>
    <w:multiLevelType w:val="hybridMultilevel"/>
    <w:tmpl w:val="B234E5FA"/>
    <w:lvl w:ilvl="0" w:tplc="3C8C5A84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721CD4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5C2B0E8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0E46A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5E1DB6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D4BFFE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E221A2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CF1D4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4A9560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70D7058"/>
    <w:multiLevelType w:val="hybridMultilevel"/>
    <w:tmpl w:val="9242957E"/>
    <w:lvl w:ilvl="0" w:tplc="67B299EE">
      <w:start w:val="1"/>
      <w:numFmt w:val="lowerLetter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4" w15:restartNumberingAfterBreak="0">
    <w:nsid w:val="19D5264C"/>
    <w:multiLevelType w:val="hybridMultilevel"/>
    <w:tmpl w:val="C0BC7940"/>
    <w:lvl w:ilvl="0" w:tplc="23387192">
      <w:start w:val="1"/>
      <w:numFmt w:val="decimal"/>
      <w:lvlText w:val="%1)"/>
      <w:lvlJc w:val="left"/>
      <w:pPr>
        <w:ind w:left="5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E4EB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703C3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AB8F0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A0327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E457E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66DA6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DA65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7AB9F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BCE5CED"/>
    <w:multiLevelType w:val="hybridMultilevel"/>
    <w:tmpl w:val="AF8C234C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A2755D"/>
    <w:multiLevelType w:val="hybridMultilevel"/>
    <w:tmpl w:val="85688A7E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7006D2"/>
    <w:multiLevelType w:val="hybridMultilevel"/>
    <w:tmpl w:val="9286B4E4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0A22CC"/>
    <w:multiLevelType w:val="hybridMultilevel"/>
    <w:tmpl w:val="29CA92C6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398B42BD"/>
    <w:multiLevelType w:val="hybridMultilevel"/>
    <w:tmpl w:val="17403DC6"/>
    <w:lvl w:ilvl="0" w:tplc="AFCA4B18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9A24446"/>
    <w:multiLevelType w:val="hybridMultilevel"/>
    <w:tmpl w:val="165ABC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5D47C5"/>
    <w:multiLevelType w:val="hybridMultilevel"/>
    <w:tmpl w:val="A99C3898"/>
    <w:lvl w:ilvl="0" w:tplc="24E23AE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32145"/>
    <w:multiLevelType w:val="hybridMultilevel"/>
    <w:tmpl w:val="15D607C2"/>
    <w:lvl w:ilvl="0" w:tplc="FFFFFFFF">
      <w:start w:val="1"/>
      <w:numFmt w:val="lowerLetter"/>
      <w:lvlText w:val="%1."/>
      <w:lvlJc w:val="left"/>
      <w:pPr>
        <w:ind w:left="1571" w:hanging="360"/>
      </w:p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>
      <w:start w:val="1"/>
      <w:numFmt w:val="lowerRoman"/>
      <w:lvlText w:val="%3."/>
      <w:lvlJc w:val="right"/>
      <w:pPr>
        <w:ind w:left="3011" w:hanging="18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>
      <w:start w:val="1"/>
      <w:numFmt w:val="lowerLetter"/>
      <w:lvlText w:val="%5."/>
      <w:lvlJc w:val="left"/>
      <w:pPr>
        <w:ind w:left="4451" w:hanging="360"/>
      </w:pPr>
    </w:lvl>
    <w:lvl w:ilvl="5" w:tplc="FFFFFFFF">
      <w:start w:val="1"/>
      <w:numFmt w:val="lowerRoman"/>
      <w:lvlText w:val="%6."/>
      <w:lvlJc w:val="right"/>
      <w:pPr>
        <w:ind w:left="5171" w:hanging="180"/>
      </w:pPr>
    </w:lvl>
    <w:lvl w:ilvl="6" w:tplc="FFFFFFFF">
      <w:start w:val="1"/>
      <w:numFmt w:val="decimal"/>
      <w:lvlText w:val="%7."/>
      <w:lvlJc w:val="left"/>
      <w:pPr>
        <w:ind w:left="5891" w:hanging="360"/>
      </w:pPr>
    </w:lvl>
    <w:lvl w:ilvl="7" w:tplc="FFFFFFFF">
      <w:start w:val="1"/>
      <w:numFmt w:val="lowerLetter"/>
      <w:lvlText w:val="%8."/>
      <w:lvlJc w:val="left"/>
      <w:pPr>
        <w:ind w:left="6611" w:hanging="360"/>
      </w:pPr>
    </w:lvl>
    <w:lvl w:ilvl="8" w:tplc="FFFFFFFF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5F13D14"/>
    <w:multiLevelType w:val="hybridMultilevel"/>
    <w:tmpl w:val="E57C819A"/>
    <w:lvl w:ilvl="0" w:tplc="28360C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16" w15:restartNumberingAfterBreak="0">
    <w:nsid w:val="5F37077E"/>
    <w:multiLevelType w:val="multilevel"/>
    <w:tmpl w:val="890E78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B613F23"/>
    <w:multiLevelType w:val="hybridMultilevel"/>
    <w:tmpl w:val="B8AAEEF4"/>
    <w:lvl w:ilvl="0" w:tplc="BCEACD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8550A9"/>
    <w:multiLevelType w:val="hybridMultilevel"/>
    <w:tmpl w:val="4DC619AC"/>
    <w:lvl w:ilvl="0" w:tplc="760AE05E">
      <w:start w:val="1"/>
      <w:numFmt w:val="decimal"/>
      <w:lvlText w:val="%1."/>
      <w:lvlJc w:val="left"/>
      <w:pPr>
        <w:ind w:left="720" w:hanging="360"/>
      </w:pPr>
      <w:rPr>
        <w:spacing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469A0"/>
    <w:multiLevelType w:val="hybridMultilevel"/>
    <w:tmpl w:val="DD9C3C84"/>
    <w:lvl w:ilvl="0" w:tplc="2578E716">
      <w:start w:val="5"/>
      <w:numFmt w:val="decimal"/>
      <w:lvlText w:val="%1."/>
      <w:lvlJc w:val="left"/>
      <w:pPr>
        <w:ind w:left="28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BEF044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ECD640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B24BCA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201AC4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79C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04A560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24BA98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FA898C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FA35C0A"/>
    <w:multiLevelType w:val="multilevel"/>
    <w:tmpl w:val="428E9EAC"/>
    <w:numStyleLink w:val="Lista1"/>
  </w:abstractNum>
  <w:num w:numId="1" w16cid:durableId="2064522108">
    <w:abstractNumId w:val="17"/>
  </w:num>
  <w:num w:numId="2" w16cid:durableId="824469408">
    <w:abstractNumId w:val="21"/>
  </w:num>
  <w:num w:numId="3" w16cid:durableId="1168984572">
    <w:abstractNumId w:val="15"/>
  </w:num>
  <w:num w:numId="4" w16cid:durableId="1377240166">
    <w:abstractNumId w:val="9"/>
  </w:num>
  <w:num w:numId="5" w16cid:durableId="1900902902">
    <w:abstractNumId w:val="16"/>
  </w:num>
  <w:num w:numId="6" w16cid:durableId="20371536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6838558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3083333">
    <w:abstractNumId w:val="1"/>
  </w:num>
  <w:num w:numId="9" w16cid:durableId="6421273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85318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99133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197146">
    <w:abstractNumId w:val="10"/>
  </w:num>
  <w:num w:numId="13" w16cid:durableId="318728791">
    <w:abstractNumId w:val="8"/>
  </w:num>
  <w:num w:numId="14" w16cid:durableId="564027907">
    <w:abstractNumId w:val="6"/>
  </w:num>
  <w:num w:numId="15" w16cid:durableId="1092164546">
    <w:abstractNumId w:val="14"/>
  </w:num>
  <w:num w:numId="16" w16cid:durableId="1415858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2052296">
    <w:abstractNumId w:val="5"/>
  </w:num>
  <w:num w:numId="18" w16cid:durableId="1324576">
    <w:abstractNumId w:val="7"/>
  </w:num>
  <w:num w:numId="19" w16cid:durableId="162822389">
    <w:abstractNumId w:val="18"/>
  </w:num>
  <w:num w:numId="20" w16cid:durableId="1955020217">
    <w:abstractNumId w:val="0"/>
    <w:lvlOverride w:ilvl="0"/>
  </w:num>
  <w:num w:numId="21" w16cid:durableId="2990426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499267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98540042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0988654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1971152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80424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EEFC2DB-2919-4049-81D7-6204E7F8F5B0}"/>
  </w:docVars>
  <w:rsids>
    <w:rsidRoot w:val="001A02A1"/>
    <w:rsid w:val="00013D09"/>
    <w:rsid w:val="000172BF"/>
    <w:rsid w:val="000174EA"/>
    <w:rsid w:val="000364DF"/>
    <w:rsid w:val="00061F20"/>
    <w:rsid w:val="00075578"/>
    <w:rsid w:val="00080D83"/>
    <w:rsid w:val="0008414A"/>
    <w:rsid w:val="00086D57"/>
    <w:rsid w:val="000A2FA7"/>
    <w:rsid w:val="000A3836"/>
    <w:rsid w:val="000C49FD"/>
    <w:rsid w:val="000D283E"/>
    <w:rsid w:val="001024D1"/>
    <w:rsid w:val="0010379F"/>
    <w:rsid w:val="00103A2F"/>
    <w:rsid w:val="00113B40"/>
    <w:rsid w:val="00117D12"/>
    <w:rsid w:val="00120BC8"/>
    <w:rsid w:val="00124D4A"/>
    <w:rsid w:val="001304E7"/>
    <w:rsid w:val="00130B23"/>
    <w:rsid w:val="001323BA"/>
    <w:rsid w:val="001520FF"/>
    <w:rsid w:val="001526C1"/>
    <w:rsid w:val="00183AAA"/>
    <w:rsid w:val="00184575"/>
    <w:rsid w:val="0018591C"/>
    <w:rsid w:val="001917BC"/>
    <w:rsid w:val="001A02A1"/>
    <w:rsid w:val="001A081C"/>
    <w:rsid w:val="001A3D33"/>
    <w:rsid w:val="001B210F"/>
    <w:rsid w:val="001B7124"/>
    <w:rsid w:val="001D059A"/>
    <w:rsid w:val="00202ABA"/>
    <w:rsid w:val="00241C1F"/>
    <w:rsid w:val="002425AE"/>
    <w:rsid w:val="0024323E"/>
    <w:rsid w:val="002443B7"/>
    <w:rsid w:val="002529E4"/>
    <w:rsid w:val="002A312D"/>
    <w:rsid w:val="002C0D8D"/>
    <w:rsid w:val="002C6347"/>
    <w:rsid w:val="003002B2"/>
    <w:rsid w:val="00315901"/>
    <w:rsid w:val="00317CA7"/>
    <w:rsid w:val="00320AAC"/>
    <w:rsid w:val="00325198"/>
    <w:rsid w:val="003526F5"/>
    <w:rsid w:val="0035482A"/>
    <w:rsid w:val="00357405"/>
    <w:rsid w:val="003619F2"/>
    <w:rsid w:val="00365820"/>
    <w:rsid w:val="0036789C"/>
    <w:rsid w:val="0039693E"/>
    <w:rsid w:val="003C2935"/>
    <w:rsid w:val="003C554F"/>
    <w:rsid w:val="003D557F"/>
    <w:rsid w:val="0040149C"/>
    <w:rsid w:val="00414478"/>
    <w:rsid w:val="00435EBF"/>
    <w:rsid w:val="004430F4"/>
    <w:rsid w:val="00443E67"/>
    <w:rsid w:val="00464281"/>
    <w:rsid w:val="0048498A"/>
    <w:rsid w:val="00485851"/>
    <w:rsid w:val="00492BD3"/>
    <w:rsid w:val="004B38AD"/>
    <w:rsid w:val="004B70BD"/>
    <w:rsid w:val="004C303B"/>
    <w:rsid w:val="0052111D"/>
    <w:rsid w:val="005266B7"/>
    <w:rsid w:val="00556CB7"/>
    <w:rsid w:val="005760A9"/>
    <w:rsid w:val="00594464"/>
    <w:rsid w:val="00595908"/>
    <w:rsid w:val="005B508C"/>
    <w:rsid w:val="005B6FCE"/>
    <w:rsid w:val="005C39E9"/>
    <w:rsid w:val="005C7CC8"/>
    <w:rsid w:val="0060576F"/>
    <w:rsid w:val="0061767F"/>
    <w:rsid w:val="00622781"/>
    <w:rsid w:val="006366D9"/>
    <w:rsid w:val="00640BFF"/>
    <w:rsid w:val="0066032A"/>
    <w:rsid w:val="00665A91"/>
    <w:rsid w:val="0069621B"/>
    <w:rsid w:val="006972EF"/>
    <w:rsid w:val="006A0CD1"/>
    <w:rsid w:val="006A2344"/>
    <w:rsid w:val="006B4267"/>
    <w:rsid w:val="006D0D46"/>
    <w:rsid w:val="006D30EB"/>
    <w:rsid w:val="006E1CBA"/>
    <w:rsid w:val="006E359B"/>
    <w:rsid w:val="006F0C63"/>
    <w:rsid w:val="006F209E"/>
    <w:rsid w:val="006F4A0D"/>
    <w:rsid w:val="007114B4"/>
    <w:rsid w:val="007163A8"/>
    <w:rsid w:val="007165E7"/>
    <w:rsid w:val="00727F94"/>
    <w:rsid w:val="00732137"/>
    <w:rsid w:val="007337EB"/>
    <w:rsid w:val="007406BB"/>
    <w:rsid w:val="00745D18"/>
    <w:rsid w:val="00776530"/>
    <w:rsid w:val="00791E8E"/>
    <w:rsid w:val="007A0109"/>
    <w:rsid w:val="007B2500"/>
    <w:rsid w:val="007B5688"/>
    <w:rsid w:val="007B6A89"/>
    <w:rsid w:val="007D61D6"/>
    <w:rsid w:val="007E1B19"/>
    <w:rsid w:val="007F2482"/>
    <w:rsid w:val="007F3623"/>
    <w:rsid w:val="00812104"/>
    <w:rsid w:val="00821BD2"/>
    <w:rsid w:val="00827311"/>
    <w:rsid w:val="00834BB4"/>
    <w:rsid w:val="00835187"/>
    <w:rsid w:val="00840580"/>
    <w:rsid w:val="0086717C"/>
    <w:rsid w:val="008721A2"/>
    <w:rsid w:val="00873501"/>
    <w:rsid w:val="00876326"/>
    <w:rsid w:val="008945D9"/>
    <w:rsid w:val="008C52E2"/>
    <w:rsid w:val="00902B6E"/>
    <w:rsid w:val="009131A9"/>
    <w:rsid w:val="00916608"/>
    <w:rsid w:val="00933F6C"/>
    <w:rsid w:val="0093408A"/>
    <w:rsid w:val="00937C79"/>
    <w:rsid w:val="009706FB"/>
    <w:rsid w:val="009726FB"/>
    <w:rsid w:val="00992830"/>
    <w:rsid w:val="00994B92"/>
    <w:rsid w:val="009A4ACC"/>
    <w:rsid w:val="009B3566"/>
    <w:rsid w:val="009D71C1"/>
    <w:rsid w:val="009D7CAD"/>
    <w:rsid w:val="009F2CF0"/>
    <w:rsid w:val="00A0160D"/>
    <w:rsid w:val="00A04690"/>
    <w:rsid w:val="00A2686F"/>
    <w:rsid w:val="00A35115"/>
    <w:rsid w:val="00A40DD3"/>
    <w:rsid w:val="00A5332B"/>
    <w:rsid w:val="00A72E1C"/>
    <w:rsid w:val="00A765DC"/>
    <w:rsid w:val="00A830EB"/>
    <w:rsid w:val="00A8311B"/>
    <w:rsid w:val="00A863A2"/>
    <w:rsid w:val="00A91D0E"/>
    <w:rsid w:val="00A938D4"/>
    <w:rsid w:val="00A95202"/>
    <w:rsid w:val="00AA0AC9"/>
    <w:rsid w:val="00AB50C9"/>
    <w:rsid w:val="00AD1EFE"/>
    <w:rsid w:val="00AD51FC"/>
    <w:rsid w:val="00AD7E56"/>
    <w:rsid w:val="00AF5CC1"/>
    <w:rsid w:val="00B01F08"/>
    <w:rsid w:val="00B16E8F"/>
    <w:rsid w:val="00B2442F"/>
    <w:rsid w:val="00B30401"/>
    <w:rsid w:val="00B4386B"/>
    <w:rsid w:val="00B6637D"/>
    <w:rsid w:val="00B74B8C"/>
    <w:rsid w:val="00BB1B1B"/>
    <w:rsid w:val="00BB76D0"/>
    <w:rsid w:val="00BC363C"/>
    <w:rsid w:val="00BE0C17"/>
    <w:rsid w:val="00C076FC"/>
    <w:rsid w:val="00C17ADF"/>
    <w:rsid w:val="00C268A0"/>
    <w:rsid w:val="00C2774B"/>
    <w:rsid w:val="00C3091A"/>
    <w:rsid w:val="00C353C2"/>
    <w:rsid w:val="00C377A0"/>
    <w:rsid w:val="00C57BB1"/>
    <w:rsid w:val="00C62C24"/>
    <w:rsid w:val="00C62EC6"/>
    <w:rsid w:val="00C635B6"/>
    <w:rsid w:val="00CA24F4"/>
    <w:rsid w:val="00CA5CBD"/>
    <w:rsid w:val="00CB4641"/>
    <w:rsid w:val="00CE005B"/>
    <w:rsid w:val="00CE275C"/>
    <w:rsid w:val="00CF0C8A"/>
    <w:rsid w:val="00D0361A"/>
    <w:rsid w:val="00D03A3E"/>
    <w:rsid w:val="00D1150B"/>
    <w:rsid w:val="00D30ADD"/>
    <w:rsid w:val="00D43A0D"/>
    <w:rsid w:val="00D46867"/>
    <w:rsid w:val="00D526F3"/>
    <w:rsid w:val="00D57724"/>
    <w:rsid w:val="00D57997"/>
    <w:rsid w:val="00D674BA"/>
    <w:rsid w:val="00D85C04"/>
    <w:rsid w:val="00DA2034"/>
    <w:rsid w:val="00DC26F4"/>
    <w:rsid w:val="00DC733E"/>
    <w:rsid w:val="00DD13B4"/>
    <w:rsid w:val="00DE5229"/>
    <w:rsid w:val="00DF57BE"/>
    <w:rsid w:val="00E06500"/>
    <w:rsid w:val="00E162EF"/>
    <w:rsid w:val="00E22FD5"/>
    <w:rsid w:val="00E52684"/>
    <w:rsid w:val="00E539C6"/>
    <w:rsid w:val="00E57060"/>
    <w:rsid w:val="00E64D96"/>
    <w:rsid w:val="00E81ADD"/>
    <w:rsid w:val="00E84C2B"/>
    <w:rsid w:val="00E87616"/>
    <w:rsid w:val="00EA5C16"/>
    <w:rsid w:val="00EE526B"/>
    <w:rsid w:val="00EF000D"/>
    <w:rsid w:val="00F02994"/>
    <w:rsid w:val="00F1069A"/>
    <w:rsid w:val="00F2553B"/>
    <w:rsid w:val="00F5032F"/>
    <w:rsid w:val="00F545A3"/>
    <w:rsid w:val="00F54D93"/>
    <w:rsid w:val="00F565C8"/>
    <w:rsid w:val="00F83EE2"/>
    <w:rsid w:val="00FB1502"/>
    <w:rsid w:val="00FB5706"/>
    <w:rsid w:val="00FB7887"/>
    <w:rsid w:val="00F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686581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rsid w:val="00202ABA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rsid w:val="00202ABA"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rsid w:val="00202ABA"/>
    <w:rPr>
      <w:vertAlign w:val="superscript"/>
    </w:rPr>
  </w:style>
  <w:style w:type="paragraph" w:customStyle="1" w:styleId="CMSHeadL7">
    <w:name w:val="CMS Head L7"/>
    <w:basedOn w:val="Normalny"/>
    <w:rsid w:val="001024D1"/>
    <w:pPr>
      <w:numPr>
        <w:ilvl w:val="6"/>
        <w:numId w:val="3"/>
      </w:numPr>
      <w:spacing w:after="240" w:line="240" w:lineRule="auto"/>
      <w:outlineLvl w:val="6"/>
    </w:pPr>
    <w:rPr>
      <w:rFonts w:ascii="Times New Roman" w:hAnsi="Times New Roman"/>
      <w:sz w:val="22"/>
      <w:lang w:val="en-GB" w:eastAsia="en-US"/>
    </w:rPr>
  </w:style>
  <w:style w:type="paragraph" w:styleId="Poprawka">
    <w:name w:val="Revision"/>
    <w:hidden/>
    <w:uiPriority w:val="99"/>
    <w:semiHidden/>
    <w:rsid w:val="007163A8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B4386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38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4386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438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4386B"/>
    <w:rPr>
      <w:rFonts w:ascii="Arial" w:hAnsi="Arial"/>
      <w:b/>
      <w:bCs/>
    </w:rPr>
  </w:style>
  <w:style w:type="table" w:customStyle="1" w:styleId="TableGrid">
    <w:name w:val="TableGrid"/>
    <w:rsid w:val="009B3566"/>
    <w:rPr>
      <w:rFonts w:ascii="Calibri" w:eastAsia="DengXian" w:hAnsi="Calibri" w:cs="Arial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nhideWhenUsed/>
    <w:rsid w:val="00CE275C"/>
    <w:pPr>
      <w:numPr>
        <w:numId w:val="20"/>
      </w:numPr>
      <w:tabs>
        <w:tab w:val="clear" w:pos="360"/>
      </w:tabs>
      <w:ind w:left="0" w:firstLine="0"/>
      <w:contextualSpacing/>
    </w:pPr>
  </w:style>
  <w:style w:type="table" w:styleId="Tabela-Siatka">
    <w:name w:val="Table Grid"/>
    <w:basedOn w:val="Standardowy"/>
    <w:rsid w:val="00CE275C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11">
    <w:name w:val="Lista11"/>
    <w:rsid w:val="009131A9"/>
    <w:pPr>
      <w:numPr>
        <w:numId w:val="5"/>
      </w:numPr>
    </w:pPr>
  </w:style>
  <w:style w:type="numbering" w:customStyle="1" w:styleId="Lista111">
    <w:name w:val="Lista111"/>
    <w:rsid w:val="009131A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EEFC2DB-2919-4049-81D7-6204E7F8F5B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33</TotalTime>
  <Pages>21</Pages>
  <Words>2106</Words>
  <Characters>15268</Characters>
  <Application>Microsoft Office Word</Application>
  <DocSecurity>0</DocSecurity>
  <Lines>127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Barbara Phean</cp:lastModifiedBy>
  <cp:revision>12</cp:revision>
  <cp:lastPrinted>2023-08-03T10:50:00Z</cp:lastPrinted>
  <dcterms:created xsi:type="dcterms:W3CDTF">2023-08-18T09:47:00Z</dcterms:created>
  <dcterms:modified xsi:type="dcterms:W3CDTF">2026-03-23T10:52:00Z</dcterms:modified>
</cp:coreProperties>
</file>